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661" w:rsidRPr="008269C8" w:rsidRDefault="00035661" w:rsidP="00095A51">
      <w:pPr>
        <w:widowControl w:val="0"/>
        <w:autoSpaceDE w:val="0"/>
        <w:autoSpaceDN w:val="0"/>
        <w:adjustRightInd w:val="0"/>
        <w:ind w:firstLine="5670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ПРИЛОЖЕНИЕ № 8</w:t>
      </w:r>
    </w:p>
    <w:p w:rsidR="00035661" w:rsidRPr="008269C8" w:rsidRDefault="00035661" w:rsidP="00095A51">
      <w:pPr>
        <w:autoSpaceDE w:val="0"/>
        <w:autoSpaceDN w:val="0"/>
        <w:adjustRightInd w:val="0"/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  <w:t>к Положению о размещении</w:t>
      </w:r>
    </w:p>
    <w:p w:rsidR="00035661" w:rsidRPr="008269C8" w:rsidRDefault="00035661" w:rsidP="00095A51">
      <w:pPr>
        <w:autoSpaceDE w:val="0"/>
        <w:autoSpaceDN w:val="0"/>
        <w:adjustRightInd w:val="0"/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  <w:t>нестационарных торговых</w:t>
      </w:r>
    </w:p>
    <w:p w:rsidR="00035661" w:rsidRDefault="00035661" w:rsidP="00095A51">
      <w:pPr>
        <w:autoSpaceDE w:val="0"/>
        <w:autoSpaceDN w:val="0"/>
        <w:adjustRightInd w:val="0"/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объектов и объектов по </w:t>
      </w:r>
    </w:p>
    <w:p w:rsidR="00035661" w:rsidRDefault="00035661" w:rsidP="00095A51">
      <w:pPr>
        <w:autoSpaceDE w:val="0"/>
        <w:autoSpaceDN w:val="0"/>
        <w:adjustRightInd w:val="0"/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оказанию услуг </w:t>
      </w:r>
      <w:r w:rsidRPr="008269C8">
        <w:rPr>
          <w:sz w:val="28"/>
          <w:szCs w:val="28"/>
        </w:rPr>
        <w:t>на те</w:t>
      </w:r>
      <w:r>
        <w:rPr>
          <w:sz w:val="28"/>
          <w:szCs w:val="28"/>
        </w:rPr>
        <w:t>рритории</w:t>
      </w:r>
    </w:p>
    <w:p w:rsidR="00035661" w:rsidRDefault="00035661" w:rsidP="00095A51">
      <w:pPr>
        <w:autoSpaceDE w:val="0"/>
        <w:autoSpaceDN w:val="0"/>
        <w:adjustRightInd w:val="0"/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  <w:t>МУП «Парк Поддубного»</w:t>
      </w:r>
    </w:p>
    <w:p w:rsidR="00035661" w:rsidRDefault="00035661" w:rsidP="0050543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35661" w:rsidRDefault="00035661" w:rsidP="0050543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35661" w:rsidRPr="009D413E" w:rsidRDefault="00035661" w:rsidP="00505431">
      <w:pPr>
        <w:autoSpaceDE w:val="0"/>
        <w:autoSpaceDN w:val="0"/>
        <w:adjustRightInd w:val="0"/>
        <w:ind w:right="140"/>
        <w:jc w:val="center"/>
        <w:rPr>
          <w:sz w:val="28"/>
          <w:szCs w:val="28"/>
        </w:rPr>
      </w:pPr>
      <w:r w:rsidRPr="009D413E">
        <w:rPr>
          <w:sz w:val="28"/>
          <w:szCs w:val="28"/>
        </w:rPr>
        <w:t>Договор № ______</w:t>
      </w:r>
    </w:p>
    <w:p w:rsidR="00035661" w:rsidRPr="00095A51" w:rsidRDefault="00035661" w:rsidP="00095A51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095A51">
        <w:rPr>
          <w:rFonts w:ascii="Times New Roman" w:hAnsi="Times New Roman" w:cs="Times New Roman"/>
          <w:b w:val="0"/>
          <w:sz w:val="28"/>
          <w:szCs w:val="28"/>
        </w:rPr>
        <w:t>о предоставлении права на размещение нестационарного торгового объекта на территории Муниципального унитарного предприятия Ейского городского поселения Ейского района «Парк культуры и отдыха имени И.М. Поддубного»</w:t>
      </w:r>
    </w:p>
    <w:p w:rsidR="00035661" w:rsidRPr="009D413E" w:rsidRDefault="00035661" w:rsidP="00095A51">
      <w:pPr>
        <w:autoSpaceDE w:val="0"/>
        <w:autoSpaceDN w:val="0"/>
        <w:adjustRightInd w:val="0"/>
        <w:ind w:right="140"/>
        <w:jc w:val="center"/>
        <w:rPr>
          <w:sz w:val="28"/>
          <w:szCs w:val="28"/>
        </w:rPr>
      </w:pPr>
      <w:r w:rsidRPr="009D413E">
        <w:rPr>
          <w:sz w:val="28"/>
          <w:szCs w:val="28"/>
        </w:rPr>
        <w:t>без проведения торгов (муниципальная преференция)</w:t>
      </w:r>
    </w:p>
    <w:p w:rsidR="00035661" w:rsidRDefault="00035661" w:rsidP="00505431">
      <w:pPr>
        <w:autoSpaceDE w:val="0"/>
        <w:autoSpaceDN w:val="0"/>
        <w:adjustRightInd w:val="0"/>
        <w:ind w:right="140"/>
        <w:jc w:val="both"/>
        <w:rPr>
          <w:sz w:val="28"/>
          <w:szCs w:val="28"/>
        </w:rPr>
      </w:pPr>
    </w:p>
    <w:p w:rsidR="00035661" w:rsidRPr="003B1CDB" w:rsidRDefault="00035661" w:rsidP="00505431">
      <w:pPr>
        <w:autoSpaceDE w:val="0"/>
        <w:autoSpaceDN w:val="0"/>
        <w:adjustRightInd w:val="0"/>
        <w:ind w:right="140"/>
        <w:jc w:val="both"/>
        <w:rPr>
          <w:sz w:val="28"/>
          <w:szCs w:val="28"/>
        </w:rPr>
      </w:pPr>
    </w:p>
    <w:p w:rsidR="00035661" w:rsidRPr="003B1CDB" w:rsidRDefault="00035661" w:rsidP="0096472F">
      <w:pPr>
        <w:autoSpaceDE w:val="0"/>
        <w:autoSpaceDN w:val="0"/>
        <w:adjustRightInd w:val="0"/>
        <w:ind w:right="-1"/>
        <w:rPr>
          <w:sz w:val="28"/>
          <w:szCs w:val="28"/>
        </w:rPr>
      </w:pPr>
      <w:r w:rsidRPr="003B1CDB">
        <w:rPr>
          <w:sz w:val="28"/>
          <w:szCs w:val="28"/>
        </w:rPr>
        <w:t>г. Ейск</w:t>
      </w:r>
      <w:r w:rsidRPr="003B1CDB">
        <w:rPr>
          <w:sz w:val="28"/>
          <w:szCs w:val="28"/>
        </w:rPr>
        <w:tab/>
      </w:r>
      <w:r w:rsidRPr="003B1CDB">
        <w:rPr>
          <w:sz w:val="28"/>
          <w:szCs w:val="28"/>
        </w:rPr>
        <w:tab/>
      </w:r>
      <w:r w:rsidRPr="003B1CDB">
        <w:rPr>
          <w:sz w:val="28"/>
          <w:szCs w:val="28"/>
        </w:rPr>
        <w:tab/>
      </w:r>
      <w:r w:rsidRPr="003B1CDB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«___»__________ 20___</w:t>
      </w:r>
      <w:r w:rsidRPr="003B1CDB">
        <w:rPr>
          <w:sz w:val="28"/>
          <w:szCs w:val="28"/>
        </w:rPr>
        <w:t xml:space="preserve"> г</w:t>
      </w:r>
      <w:r>
        <w:rPr>
          <w:sz w:val="28"/>
          <w:szCs w:val="28"/>
        </w:rPr>
        <w:t>ода</w:t>
      </w:r>
    </w:p>
    <w:p w:rsidR="00035661" w:rsidRPr="003B1CDB" w:rsidRDefault="00035661" w:rsidP="00505431">
      <w:pPr>
        <w:autoSpaceDE w:val="0"/>
        <w:autoSpaceDN w:val="0"/>
        <w:adjustRightInd w:val="0"/>
        <w:ind w:right="140"/>
        <w:rPr>
          <w:sz w:val="28"/>
          <w:szCs w:val="28"/>
        </w:rPr>
      </w:pPr>
    </w:p>
    <w:p w:rsidR="00035661" w:rsidRDefault="00035661" w:rsidP="001E3213">
      <w:pPr>
        <w:autoSpaceDE w:val="0"/>
        <w:autoSpaceDN w:val="0"/>
        <w:adjustRightInd w:val="0"/>
        <w:ind w:right="140" w:firstLine="851"/>
        <w:jc w:val="both"/>
        <w:rPr>
          <w:sz w:val="28"/>
          <w:szCs w:val="28"/>
        </w:rPr>
      </w:pPr>
      <w:r w:rsidRPr="00095A51">
        <w:rPr>
          <w:sz w:val="28"/>
          <w:szCs w:val="28"/>
        </w:rPr>
        <w:t xml:space="preserve"> </w:t>
      </w:r>
      <w:r w:rsidRPr="00095A51">
        <w:rPr>
          <w:rStyle w:val="2"/>
          <w:sz w:val="28"/>
          <w:szCs w:val="28"/>
        </w:rPr>
        <w:t xml:space="preserve">Муниципальное унитарное предприятие Ейского городского поселения Ейского района «Парк культуры и отдыха имени И.М. Поддубного», </w:t>
      </w:r>
      <w:r w:rsidRPr="00095A51">
        <w:rPr>
          <w:sz w:val="28"/>
          <w:szCs w:val="28"/>
        </w:rPr>
        <w:t>именуемое в дальнейшем «</w:t>
      </w:r>
      <w:r>
        <w:rPr>
          <w:sz w:val="28"/>
          <w:szCs w:val="28"/>
        </w:rPr>
        <w:t>Предприятие</w:t>
      </w:r>
      <w:r w:rsidRPr="00095A51">
        <w:rPr>
          <w:sz w:val="28"/>
          <w:szCs w:val="28"/>
        </w:rPr>
        <w:t xml:space="preserve">», в лице </w:t>
      </w:r>
      <w:r w:rsidRPr="00095A51">
        <w:rPr>
          <w:rStyle w:val="2"/>
          <w:sz w:val="28"/>
          <w:szCs w:val="28"/>
        </w:rPr>
        <w:t xml:space="preserve">директора Казымова Дмитрия Владимировича, </w:t>
      </w:r>
      <w:r w:rsidRPr="00095A51">
        <w:rPr>
          <w:sz w:val="28"/>
          <w:szCs w:val="28"/>
        </w:rPr>
        <w:t xml:space="preserve">действующего на основании </w:t>
      </w:r>
      <w:r w:rsidRPr="00095A51">
        <w:rPr>
          <w:rStyle w:val="2"/>
          <w:sz w:val="28"/>
          <w:szCs w:val="28"/>
        </w:rPr>
        <w:t>Устава</w:t>
      </w:r>
      <w:r>
        <w:rPr>
          <w:sz w:val="28"/>
          <w:szCs w:val="28"/>
        </w:rPr>
        <w:t xml:space="preserve">, </w:t>
      </w:r>
      <w:r w:rsidRPr="003B1CDB">
        <w:rPr>
          <w:sz w:val="28"/>
          <w:szCs w:val="28"/>
        </w:rPr>
        <w:t>с одной стороны, и</w:t>
      </w:r>
      <w:r>
        <w:rPr>
          <w:sz w:val="28"/>
          <w:szCs w:val="28"/>
        </w:rPr>
        <w:t xml:space="preserve"> ____________________________________________</w:t>
      </w:r>
    </w:p>
    <w:p w:rsidR="00035661" w:rsidRDefault="00035661" w:rsidP="001E3213">
      <w:pPr>
        <w:autoSpaceDE w:val="0"/>
        <w:autoSpaceDN w:val="0"/>
        <w:adjustRightInd w:val="0"/>
        <w:ind w:right="140" w:firstLine="851"/>
        <w:jc w:val="both"/>
        <w:rPr>
          <w:sz w:val="28"/>
          <w:szCs w:val="28"/>
        </w:rPr>
      </w:pPr>
      <w:r w:rsidRPr="003B1CDB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___________________________________________________________________</w:t>
      </w:r>
    </w:p>
    <w:p w:rsidR="00035661" w:rsidRPr="001D4F8F" w:rsidRDefault="00035661" w:rsidP="001D4F8F">
      <w:pPr>
        <w:autoSpaceDE w:val="0"/>
        <w:autoSpaceDN w:val="0"/>
        <w:adjustRightInd w:val="0"/>
        <w:ind w:right="140"/>
        <w:rPr>
          <w:sz w:val="23"/>
          <w:szCs w:val="23"/>
        </w:rPr>
      </w:pPr>
      <w:r w:rsidRPr="001D4F8F">
        <w:rPr>
          <w:sz w:val="23"/>
          <w:szCs w:val="23"/>
        </w:rPr>
        <w:t>(наименование юридического лица, Ф.И.О. индивидуального предпринимателя, самозанятого)</w:t>
      </w:r>
    </w:p>
    <w:p w:rsidR="00035661" w:rsidRPr="003B1CDB" w:rsidRDefault="00035661" w:rsidP="00505431">
      <w:pPr>
        <w:autoSpaceDE w:val="0"/>
        <w:autoSpaceDN w:val="0"/>
        <w:adjustRightInd w:val="0"/>
        <w:ind w:right="140"/>
        <w:jc w:val="both"/>
        <w:rPr>
          <w:sz w:val="28"/>
          <w:szCs w:val="28"/>
        </w:rPr>
      </w:pPr>
      <w:r w:rsidRPr="003B1CDB">
        <w:rPr>
          <w:sz w:val="28"/>
          <w:szCs w:val="28"/>
        </w:rPr>
        <w:t>в лице __</w:t>
      </w:r>
      <w:r>
        <w:rPr>
          <w:sz w:val="28"/>
          <w:szCs w:val="28"/>
        </w:rPr>
        <w:t>______</w:t>
      </w:r>
      <w:r w:rsidRPr="003B1CDB">
        <w:rPr>
          <w:sz w:val="28"/>
          <w:szCs w:val="28"/>
        </w:rPr>
        <w:t>___________________________</w:t>
      </w:r>
      <w:r>
        <w:rPr>
          <w:sz w:val="28"/>
          <w:szCs w:val="28"/>
        </w:rPr>
        <w:t>__________________________,</w:t>
      </w:r>
    </w:p>
    <w:p w:rsidR="00035661" w:rsidRPr="003551BF" w:rsidRDefault="00035661" w:rsidP="00505431">
      <w:pPr>
        <w:autoSpaceDE w:val="0"/>
        <w:autoSpaceDN w:val="0"/>
        <w:adjustRightInd w:val="0"/>
        <w:ind w:right="140" w:firstLine="851"/>
        <w:jc w:val="center"/>
      </w:pPr>
      <w:r w:rsidRPr="003551BF">
        <w:t>(должность, Ф.И.О.)</w:t>
      </w:r>
    </w:p>
    <w:p w:rsidR="00035661" w:rsidRPr="009A1C73" w:rsidRDefault="00035661" w:rsidP="009A1C73">
      <w:pPr>
        <w:autoSpaceDE w:val="0"/>
        <w:autoSpaceDN w:val="0"/>
        <w:adjustRightInd w:val="0"/>
        <w:ind w:right="140"/>
        <w:jc w:val="both"/>
        <w:rPr>
          <w:sz w:val="28"/>
          <w:szCs w:val="28"/>
        </w:rPr>
      </w:pPr>
      <w:r w:rsidRPr="003B1CDB">
        <w:rPr>
          <w:sz w:val="28"/>
          <w:szCs w:val="28"/>
        </w:rPr>
        <w:t>действующего на основании _________</w:t>
      </w:r>
      <w:r>
        <w:rPr>
          <w:sz w:val="28"/>
          <w:szCs w:val="28"/>
        </w:rPr>
        <w:t>_______________________________</w:t>
      </w:r>
      <w:r w:rsidRPr="003B1CDB">
        <w:rPr>
          <w:sz w:val="28"/>
          <w:szCs w:val="28"/>
        </w:rPr>
        <w:t xml:space="preserve">, </w:t>
      </w:r>
      <w:r w:rsidRPr="009A1C73">
        <w:rPr>
          <w:sz w:val="28"/>
          <w:szCs w:val="28"/>
        </w:rPr>
        <w:t>именуемый в дальнейшем «Товаропроизводитель», с другой стороны, вместе именуемые «Стороны», в соответствии с протоколом комиссии по предоставлению муниципальных преференций в виде заключения договора на право размещения нестационарных торговых объектов без проведения торгов на территории Ейского городского поселения Ейского района от                         «__» ___________ 20__ года, заключили договор о нижеследующем:</w:t>
      </w:r>
    </w:p>
    <w:p w:rsidR="00035661" w:rsidRPr="009A1C73" w:rsidRDefault="00035661" w:rsidP="009A1C73">
      <w:pPr>
        <w:autoSpaceDE w:val="0"/>
        <w:autoSpaceDN w:val="0"/>
        <w:adjustRightInd w:val="0"/>
        <w:ind w:right="140"/>
        <w:jc w:val="both"/>
        <w:rPr>
          <w:b/>
          <w:bCs/>
          <w:sz w:val="28"/>
          <w:szCs w:val="28"/>
        </w:rPr>
      </w:pPr>
    </w:p>
    <w:p w:rsidR="00035661" w:rsidRPr="009D413E" w:rsidRDefault="00035661" w:rsidP="00505431">
      <w:pPr>
        <w:numPr>
          <w:ilvl w:val="0"/>
          <w:numId w:val="1"/>
        </w:numPr>
        <w:autoSpaceDE w:val="0"/>
        <w:autoSpaceDN w:val="0"/>
        <w:adjustRightInd w:val="0"/>
        <w:ind w:left="0" w:right="142" w:firstLine="0"/>
        <w:jc w:val="center"/>
        <w:rPr>
          <w:bCs/>
          <w:sz w:val="28"/>
          <w:szCs w:val="28"/>
        </w:rPr>
      </w:pPr>
      <w:r w:rsidRPr="009D413E">
        <w:rPr>
          <w:bCs/>
          <w:sz w:val="28"/>
          <w:szCs w:val="28"/>
        </w:rPr>
        <w:t>Предмет договора</w:t>
      </w:r>
    </w:p>
    <w:p w:rsidR="00035661" w:rsidRPr="003730FF" w:rsidRDefault="00035661" w:rsidP="002E3D3C">
      <w:pPr>
        <w:autoSpaceDE w:val="0"/>
        <w:autoSpaceDN w:val="0"/>
        <w:adjustRightInd w:val="0"/>
        <w:ind w:right="142"/>
        <w:jc w:val="center"/>
        <w:rPr>
          <w:b/>
          <w:bCs/>
          <w:sz w:val="28"/>
          <w:szCs w:val="28"/>
        </w:rPr>
      </w:pPr>
    </w:p>
    <w:p w:rsidR="00035661" w:rsidRPr="003B1CDB" w:rsidRDefault="00035661" w:rsidP="00FB6DFE">
      <w:pPr>
        <w:autoSpaceDE w:val="0"/>
        <w:autoSpaceDN w:val="0"/>
        <w:adjustRightInd w:val="0"/>
        <w:ind w:right="140" w:firstLine="851"/>
        <w:jc w:val="both"/>
        <w:rPr>
          <w:sz w:val="28"/>
          <w:szCs w:val="28"/>
        </w:rPr>
      </w:pPr>
      <w:r w:rsidRPr="003B1CDB">
        <w:rPr>
          <w:sz w:val="28"/>
          <w:szCs w:val="28"/>
        </w:rPr>
        <w:t xml:space="preserve">1.1. </w:t>
      </w:r>
      <w:r>
        <w:rPr>
          <w:sz w:val="28"/>
          <w:szCs w:val="28"/>
        </w:rPr>
        <w:t>Предприятие</w:t>
      </w:r>
      <w:r w:rsidRPr="003B1CDB">
        <w:rPr>
          <w:sz w:val="28"/>
          <w:szCs w:val="28"/>
        </w:rPr>
        <w:t xml:space="preserve"> предоставляет </w:t>
      </w:r>
      <w:r>
        <w:rPr>
          <w:sz w:val="28"/>
          <w:szCs w:val="28"/>
        </w:rPr>
        <w:t>Товаропроизводителю</w:t>
      </w:r>
      <w:r w:rsidRPr="003B1CDB">
        <w:rPr>
          <w:sz w:val="28"/>
          <w:szCs w:val="28"/>
        </w:rPr>
        <w:t xml:space="preserve"> право на размещение объекта</w:t>
      </w:r>
      <w:r>
        <w:rPr>
          <w:sz w:val="28"/>
          <w:szCs w:val="28"/>
        </w:rPr>
        <w:t xml:space="preserve"> нестационарной </w:t>
      </w:r>
      <w:r w:rsidRPr="003B1CDB">
        <w:rPr>
          <w:sz w:val="28"/>
          <w:szCs w:val="28"/>
        </w:rPr>
        <w:t xml:space="preserve">торговли </w:t>
      </w:r>
      <w:r>
        <w:rPr>
          <w:sz w:val="28"/>
          <w:szCs w:val="28"/>
        </w:rPr>
        <w:t>(</w:t>
      </w:r>
      <w:r w:rsidRPr="003B1CDB">
        <w:rPr>
          <w:sz w:val="28"/>
          <w:szCs w:val="28"/>
        </w:rPr>
        <w:t>оказания услуг</w:t>
      </w:r>
      <w:r>
        <w:rPr>
          <w:sz w:val="28"/>
          <w:szCs w:val="28"/>
        </w:rPr>
        <w:t>), характеристики которого указаны в пункте 1.2 настоящего Договора</w:t>
      </w:r>
      <w:r w:rsidRPr="003B1CDB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 –</w:t>
      </w:r>
      <w:r w:rsidRPr="003B1CDB">
        <w:rPr>
          <w:sz w:val="28"/>
          <w:szCs w:val="28"/>
        </w:rPr>
        <w:t xml:space="preserve"> Объект</w:t>
      </w:r>
      <w:r>
        <w:rPr>
          <w:sz w:val="28"/>
          <w:szCs w:val="28"/>
        </w:rPr>
        <w:t xml:space="preserve">), </w:t>
      </w:r>
      <w:r w:rsidRPr="00FB6DFE">
        <w:rPr>
          <w:sz w:val="28"/>
          <w:szCs w:val="28"/>
        </w:rPr>
        <w:t xml:space="preserve"> а </w:t>
      </w:r>
      <w:r>
        <w:rPr>
          <w:sz w:val="28"/>
          <w:szCs w:val="28"/>
        </w:rPr>
        <w:t>Товаропроизводитель</w:t>
      </w:r>
      <w:r w:rsidRPr="00FB6DFE">
        <w:rPr>
          <w:sz w:val="28"/>
          <w:szCs w:val="28"/>
        </w:rPr>
        <w:t xml:space="preserve">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 в порядке и сроки, установленные настоящим Договором.</w:t>
      </w:r>
      <w:r w:rsidRPr="003B1CDB">
        <w:rPr>
          <w:sz w:val="28"/>
          <w:szCs w:val="28"/>
        </w:rPr>
        <w:t xml:space="preserve"> </w:t>
      </w:r>
    </w:p>
    <w:p w:rsidR="00035661" w:rsidRPr="001D6ADF" w:rsidRDefault="00035661" w:rsidP="00FB6DF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D6ADF">
        <w:rPr>
          <w:sz w:val="28"/>
          <w:szCs w:val="28"/>
        </w:rPr>
        <w:t>1.2. Объект имеет следующие характеристики:</w:t>
      </w:r>
    </w:p>
    <w:p w:rsidR="00035661" w:rsidRPr="001D6ADF" w:rsidRDefault="00035661" w:rsidP="00FB6DFE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1D6ADF">
        <w:rPr>
          <w:sz w:val="28"/>
        </w:rPr>
        <w:t>место размещения: _______</w:t>
      </w:r>
      <w:r w:rsidRPr="00141EB6">
        <w:rPr>
          <w:sz w:val="28"/>
        </w:rPr>
        <w:t>_______________</w:t>
      </w:r>
      <w:r w:rsidRPr="001D6ADF">
        <w:rPr>
          <w:sz w:val="28"/>
        </w:rPr>
        <w:t>__</w:t>
      </w:r>
      <w:r>
        <w:rPr>
          <w:sz w:val="28"/>
        </w:rPr>
        <w:t>_____________________</w:t>
      </w:r>
      <w:r w:rsidRPr="001D6ADF">
        <w:rPr>
          <w:sz w:val="28"/>
        </w:rPr>
        <w:t>,</w:t>
      </w:r>
    </w:p>
    <w:p w:rsidR="00035661" w:rsidRPr="001D6ADF" w:rsidRDefault="00035661" w:rsidP="00FB6DFE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1D6ADF">
        <w:rPr>
          <w:sz w:val="28"/>
        </w:rPr>
        <w:t>площадь земельного участка, Объекта ______</w:t>
      </w:r>
      <w:r w:rsidRPr="00141EB6">
        <w:rPr>
          <w:sz w:val="28"/>
        </w:rPr>
        <w:t>_________________</w:t>
      </w:r>
      <w:r>
        <w:rPr>
          <w:sz w:val="28"/>
        </w:rPr>
        <w:t>______</w:t>
      </w:r>
      <w:r w:rsidRPr="001D6ADF">
        <w:rPr>
          <w:sz w:val="28"/>
        </w:rPr>
        <w:t>,</w:t>
      </w:r>
    </w:p>
    <w:p w:rsidR="00035661" w:rsidRPr="001D6ADF" w:rsidRDefault="00035661" w:rsidP="00401CDE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1D6ADF">
        <w:rPr>
          <w:sz w:val="28"/>
        </w:rPr>
        <w:t>период функционирования Объекта ______________________</w:t>
      </w:r>
      <w:r>
        <w:rPr>
          <w:sz w:val="28"/>
        </w:rPr>
        <w:t>_</w:t>
      </w:r>
      <w:r w:rsidRPr="001D6ADF">
        <w:rPr>
          <w:sz w:val="28"/>
        </w:rPr>
        <w:t>___</w:t>
      </w:r>
      <w:r>
        <w:rPr>
          <w:sz w:val="28"/>
        </w:rPr>
        <w:t>______</w:t>
      </w:r>
      <w:r w:rsidRPr="001D6ADF">
        <w:rPr>
          <w:sz w:val="28"/>
        </w:rPr>
        <w:t>,</w:t>
      </w:r>
    </w:p>
    <w:p w:rsidR="00035661" w:rsidRPr="001D6ADF" w:rsidRDefault="00035661" w:rsidP="00401CDE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1D6ADF">
        <w:rPr>
          <w:sz w:val="28"/>
        </w:rPr>
        <w:t>специализация Объекта _______________________________</w:t>
      </w:r>
      <w:r>
        <w:rPr>
          <w:sz w:val="28"/>
        </w:rPr>
        <w:t>_</w:t>
      </w:r>
      <w:r w:rsidRPr="001D6ADF">
        <w:rPr>
          <w:sz w:val="28"/>
        </w:rPr>
        <w:t>__</w:t>
      </w:r>
      <w:r>
        <w:rPr>
          <w:sz w:val="28"/>
        </w:rPr>
        <w:t>________</w:t>
      </w:r>
      <w:r w:rsidRPr="001D6ADF">
        <w:rPr>
          <w:sz w:val="28"/>
        </w:rPr>
        <w:t>,</w:t>
      </w:r>
    </w:p>
    <w:p w:rsidR="00035661" w:rsidRPr="001D6ADF" w:rsidRDefault="00035661" w:rsidP="00401CDE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1D6ADF">
        <w:rPr>
          <w:sz w:val="28"/>
        </w:rPr>
        <w:t>тип Объекта _______________________________________</w:t>
      </w:r>
      <w:r>
        <w:rPr>
          <w:sz w:val="28"/>
        </w:rPr>
        <w:t>__</w:t>
      </w:r>
      <w:r w:rsidRPr="001D6ADF">
        <w:rPr>
          <w:sz w:val="28"/>
        </w:rPr>
        <w:t>_____</w:t>
      </w:r>
      <w:r>
        <w:rPr>
          <w:sz w:val="28"/>
        </w:rPr>
        <w:t>______</w:t>
      </w:r>
      <w:r w:rsidRPr="001D6ADF">
        <w:rPr>
          <w:sz w:val="28"/>
        </w:rPr>
        <w:t>.</w:t>
      </w:r>
    </w:p>
    <w:p w:rsidR="00035661" w:rsidRDefault="00035661" w:rsidP="00401CDE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1D6ADF">
        <w:rPr>
          <w:sz w:val="28"/>
        </w:rPr>
        <w:t>1.3. Срок де</w:t>
      </w:r>
      <w:r w:rsidRPr="00141EB6">
        <w:rPr>
          <w:sz w:val="28"/>
        </w:rPr>
        <w:t>йствия настоящего Договора с «___»______________ 20</w:t>
      </w:r>
      <w:r w:rsidRPr="001D6ADF">
        <w:rPr>
          <w:sz w:val="28"/>
        </w:rPr>
        <w:t xml:space="preserve">___ года по </w:t>
      </w:r>
      <w:r w:rsidRPr="00141EB6">
        <w:rPr>
          <w:sz w:val="28"/>
        </w:rPr>
        <w:t>«___»</w:t>
      </w:r>
      <w:r w:rsidRPr="001D6ADF">
        <w:rPr>
          <w:sz w:val="28"/>
        </w:rPr>
        <w:t>______________ 20___ года.</w:t>
      </w:r>
      <w:r>
        <w:rPr>
          <w:sz w:val="28"/>
        </w:rPr>
        <w:t xml:space="preserve"> </w:t>
      </w:r>
    </w:p>
    <w:p w:rsidR="00035661" w:rsidRDefault="00035661" w:rsidP="00FB6DFE">
      <w:pPr>
        <w:autoSpaceDE w:val="0"/>
        <w:autoSpaceDN w:val="0"/>
        <w:adjustRightInd w:val="0"/>
        <w:ind w:right="140"/>
      </w:pPr>
      <w:r>
        <w:t xml:space="preserve">            </w:t>
      </w:r>
    </w:p>
    <w:p w:rsidR="00035661" w:rsidRDefault="00035661" w:rsidP="00FB6DFE">
      <w:pPr>
        <w:autoSpaceDE w:val="0"/>
        <w:autoSpaceDN w:val="0"/>
        <w:adjustRightInd w:val="0"/>
        <w:ind w:right="140"/>
      </w:pPr>
    </w:p>
    <w:p w:rsidR="00035661" w:rsidRPr="009D413E" w:rsidRDefault="00035661" w:rsidP="009B4FB3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0"/>
        </w:rPr>
      </w:pPr>
      <w:r w:rsidRPr="009D413E">
        <w:rPr>
          <w:bCs/>
          <w:sz w:val="28"/>
          <w:szCs w:val="20"/>
        </w:rPr>
        <w:t xml:space="preserve">2. Права и обязанности сторон </w:t>
      </w:r>
    </w:p>
    <w:p w:rsidR="00035661" w:rsidRPr="009D413E" w:rsidRDefault="00035661" w:rsidP="009B4FB3">
      <w:pPr>
        <w:widowControl w:val="0"/>
        <w:autoSpaceDE w:val="0"/>
        <w:autoSpaceDN w:val="0"/>
        <w:adjustRightInd w:val="0"/>
        <w:jc w:val="center"/>
        <w:rPr>
          <w:bCs/>
          <w:color w:val="2B4279"/>
          <w:szCs w:val="20"/>
        </w:rPr>
      </w:pPr>
    </w:p>
    <w:p w:rsidR="00035661" w:rsidRPr="009D413E" w:rsidRDefault="00035661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9D413E">
        <w:rPr>
          <w:sz w:val="28"/>
        </w:rPr>
        <w:t xml:space="preserve">2.1. </w:t>
      </w:r>
      <w:r>
        <w:rPr>
          <w:sz w:val="28"/>
        </w:rPr>
        <w:t>Предприятие</w:t>
      </w:r>
      <w:r w:rsidRPr="009D413E">
        <w:rPr>
          <w:sz w:val="28"/>
        </w:rPr>
        <w:t xml:space="preserve"> имеет право:</w:t>
      </w:r>
    </w:p>
    <w:p w:rsidR="00035661" w:rsidRPr="001D6ADF" w:rsidRDefault="00035661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2.1.1. В одностороннем порядке отказаться от исполнения настоящего Договора в следующих случаях:</w:t>
      </w:r>
    </w:p>
    <w:p w:rsidR="00035661" w:rsidRPr="001D6ADF" w:rsidRDefault="00035661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2.1.1.1. в случае нарушения сроков внесения платы за размещение Объекта, установленных настоящим Договором;</w:t>
      </w:r>
    </w:p>
    <w:p w:rsidR="00035661" w:rsidRPr="001D6ADF" w:rsidRDefault="00035661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 xml:space="preserve">2.1.1.2. в случае размещения </w:t>
      </w:r>
      <w:r>
        <w:rPr>
          <w:sz w:val="28"/>
        </w:rPr>
        <w:t>Товаропроизводителем</w:t>
      </w:r>
      <w:r w:rsidRPr="001D6ADF">
        <w:rPr>
          <w:sz w:val="28"/>
        </w:rPr>
        <w:t xml:space="preserve"> Объекта, не соответствующего характеристикам, указанным в пункте 1.2 настоящего Догово</w:t>
      </w:r>
      <w:r>
        <w:rPr>
          <w:sz w:val="28"/>
        </w:rPr>
        <w:t xml:space="preserve">ра и/или требованиям </w:t>
      </w:r>
      <w:r w:rsidRPr="001D6ADF">
        <w:rPr>
          <w:sz w:val="28"/>
        </w:rPr>
        <w:t>законодательства Российской Федерации;</w:t>
      </w:r>
    </w:p>
    <w:p w:rsidR="00035661" w:rsidRPr="001D6ADF" w:rsidRDefault="00035661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D0507D">
        <w:rPr>
          <w:sz w:val="28"/>
        </w:rPr>
        <w:t>2.1.1.3. в случае не</w:t>
      </w:r>
      <w:r>
        <w:rPr>
          <w:sz w:val="28"/>
        </w:rPr>
        <w:t xml:space="preserve"> </w:t>
      </w:r>
      <w:r w:rsidRPr="00D0507D">
        <w:rPr>
          <w:sz w:val="28"/>
        </w:rPr>
        <w:t xml:space="preserve">размещения Объекта в срок до </w:t>
      </w:r>
      <w:r>
        <w:rPr>
          <w:sz w:val="28"/>
        </w:rPr>
        <w:t xml:space="preserve">                            </w:t>
      </w:r>
      <w:r w:rsidRPr="00D0507D">
        <w:rPr>
          <w:sz w:val="28"/>
        </w:rPr>
        <w:t>«___»__</w:t>
      </w:r>
      <w:r>
        <w:rPr>
          <w:sz w:val="28"/>
        </w:rPr>
        <w:t>_</w:t>
      </w:r>
      <w:r w:rsidRPr="00D0507D">
        <w:rPr>
          <w:sz w:val="28"/>
        </w:rPr>
        <w:t>____ 20__года;</w:t>
      </w:r>
    </w:p>
    <w:p w:rsidR="00035661" w:rsidRPr="001D6ADF" w:rsidRDefault="00035661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2.1.1.4. в случае нарушения требований Правил благоустройства и санитарн</w:t>
      </w:r>
      <w:r>
        <w:rPr>
          <w:sz w:val="28"/>
        </w:rPr>
        <w:t xml:space="preserve">ого содержания территории </w:t>
      </w:r>
      <w:r w:rsidRPr="00095A51">
        <w:rPr>
          <w:rStyle w:val="2"/>
          <w:b w:val="0"/>
          <w:sz w:val="28"/>
          <w:szCs w:val="28"/>
        </w:rPr>
        <w:t>Муниципального  унитарного предприятия Ейского городского поселения Ейского района «Парк культуры и отдыха имени И.М. Поддубного»,</w:t>
      </w:r>
      <w:r w:rsidRPr="00092AFD">
        <w:rPr>
          <w:rStyle w:val="2"/>
          <w:sz w:val="24"/>
          <w:szCs w:val="24"/>
        </w:rPr>
        <w:t xml:space="preserve"> </w:t>
      </w:r>
      <w:r w:rsidRPr="003730FF">
        <w:rPr>
          <w:sz w:val="28"/>
        </w:rPr>
        <w:t>при размещении и использов</w:t>
      </w:r>
      <w:r w:rsidRPr="001D6ADF">
        <w:rPr>
          <w:sz w:val="28"/>
        </w:rPr>
        <w:t>ании Объекта и/или части земельного участка, занятого Объектом и/или необходимой для его размещения и/или использования;</w:t>
      </w:r>
    </w:p>
    <w:p w:rsidR="00035661" w:rsidRPr="001D6ADF" w:rsidRDefault="00035661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 xml:space="preserve">2.1.1.5. в случае однократного неисполнения </w:t>
      </w:r>
      <w:r>
        <w:rPr>
          <w:sz w:val="28"/>
        </w:rPr>
        <w:t>Товаропроизводителем</w:t>
      </w:r>
      <w:r w:rsidRPr="001D6ADF">
        <w:rPr>
          <w:sz w:val="28"/>
        </w:rPr>
        <w:t xml:space="preserve"> обязанностей, предусмотренных пунктами 2.4.11, 2.4.12 настоящего Договора;</w:t>
      </w:r>
    </w:p>
    <w:p w:rsidR="00035661" w:rsidRDefault="00035661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 xml:space="preserve">2.1.1.6. в случае двукратного неисполнения </w:t>
      </w:r>
      <w:r>
        <w:rPr>
          <w:sz w:val="28"/>
        </w:rPr>
        <w:t xml:space="preserve">Товаропроизводителем </w:t>
      </w:r>
      <w:r w:rsidRPr="001D6ADF">
        <w:rPr>
          <w:sz w:val="28"/>
        </w:rPr>
        <w:t>обязанностей, предусмотренны</w:t>
      </w:r>
      <w:r>
        <w:rPr>
          <w:sz w:val="28"/>
        </w:rPr>
        <w:t>х пунктами 2.4.7, 2.4.13</w:t>
      </w:r>
      <w:r w:rsidRPr="001D6ADF">
        <w:rPr>
          <w:sz w:val="28"/>
        </w:rPr>
        <w:t>,</w:t>
      </w:r>
      <w:r>
        <w:rPr>
          <w:sz w:val="28"/>
        </w:rPr>
        <w:t xml:space="preserve"> 2.4.14,</w:t>
      </w:r>
      <w:r w:rsidRPr="001D6ADF">
        <w:rPr>
          <w:sz w:val="28"/>
        </w:rPr>
        <w:t xml:space="preserve"> 2.4.15</w:t>
      </w:r>
      <w:r>
        <w:rPr>
          <w:sz w:val="28"/>
        </w:rPr>
        <w:t>, 2.4.16</w:t>
      </w:r>
      <w:r w:rsidRPr="001D6ADF">
        <w:rPr>
          <w:sz w:val="28"/>
        </w:rPr>
        <w:t xml:space="preserve"> настоящего Договора</w:t>
      </w:r>
      <w:r>
        <w:rPr>
          <w:sz w:val="28"/>
        </w:rPr>
        <w:t>;</w:t>
      </w:r>
    </w:p>
    <w:p w:rsidR="00035661" w:rsidRDefault="00035661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>
        <w:rPr>
          <w:sz w:val="28"/>
        </w:rPr>
        <w:t xml:space="preserve">2.1.1.7. в случае неоднократного поступления на  Предприятие информации о нарушении законодательства в сфере защиты прав потребителей, а также о нарушении санитарных норм и правил от уполномоченных органов в области обеспечения санитарно-эпидемиологического благополучия населения;    </w:t>
      </w:r>
    </w:p>
    <w:p w:rsidR="00035661" w:rsidRPr="001D6ADF" w:rsidRDefault="00035661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sz w:val="28"/>
        </w:rPr>
        <w:t xml:space="preserve"> и/или требованиям </w:t>
      </w:r>
      <w:r w:rsidRPr="001D6ADF">
        <w:rPr>
          <w:sz w:val="28"/>
        </w:rPr>
        <w:t>законодательства</w:t>
      </w:r>
      <w:r>
        <w:rPr>
          <w:sz w:val="28"/>
        </w:rPr>
        <w:t xml:space="preserve"> Российской Федерации</w:t>
      </w:r>
      <w:r w:rsidRPr="001D6ADF">
        <w:rPr>
          <w:sz w:val="28"/>
        </w:rPr>
        <w:t>.</w:t>
      </w:r>
    </w:p>
    <w:p w:rsidR="00035661" w:rsidRPr="001D6ADF" w:rsidRDefault="00035661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 xml:space="preserve">2.1.3. В случае неисполнения или ненадлежащего исполнения </w:t>
      </w:r>
      <w:r>
        <w:rPr>
          <w:sz w:val="28"/>
        </w:rPr>
        <w:t>Товаропроизводителем</w:t>
      </w:r>
      <w:r w:rsidRPr="001D6ADF">
        <w:rPr>
          <w:sz w:val="28"/>
        </w:rPr>
        <w:t xml:space="preserve"> обязанностей, предусмотренных н</w:t>
      </w:r>
      <w:r>
        <w:rPr>
          <w:sz w:val="28"/>
        </w:rPr>
        <w:t>астоящим Договором, направлять Товаропроизводителю</w:t>
      </w:r>
      <w:r w:rsidRPr="001D6ADF">
        <w:rPr>
          <w:sz w:val="28"/>
        </w:rPr>
        <w:t xml:space="preserve">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035661" w:rsidRPr="001D6ADF" w:rsidRDefault="00035661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2.1.4. Осуществлять иные права в соответствии с н</w:t>
      </w:r>
      <w:r>
        <w:rPr>
          <w:sz w:val="28"/>
        </w:rPr>
        <w:t>астоящим Договором и</w:t>
      </w:r>
      <w:r w:rsidRPr="001D6ADF">
        <w:rPr>
          <w:sz w:val="28"/>
        </w:rPr>
        <w:t xml:space="preserve"> законодательством</w:t>
      </w:r>
      <w:r>
        <w:rPr>
          <w:sz w:val="28"/>
        </w:rPr>
        <w:t xml:space="preserve"> Российской Федерации</w:t>
      </w:r>
      <w:r w:rsidRPr="001D6ADF">
        <w:rPr>
          <w:sz w:val="28"/>
        </w:rPr>
        <w:t>.</w:t>
      </w:r>
    </w:p>
    <w:p w:rsidR="00035661" w:rsidRPr="009D413E" w:rsidRDefault="00035661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9D413E">
        <w:rPr>
          <w:sz w:val="28"/>
        </w:rPr>
        <w:t xml:space="preserve">2.2. </w:t>
      </w:r>
      <w:r>
        <w:rPr>
          <w:sz w:val="28"/>
        </w:rPr>
        <w:t>Предприятие</w:t>
      </w:r>
      <w:r w:rsidRPr="009D413E">
        <w:rPr>
          <w:sz w:val="28"/>
        </w:rPr>
        <w:t xml:space="preserve"> обязана:</w:t>
      </w:r>
    </w:p>
    <w:p w:rsidR="00035661" w:rsidRPr="009D413E" w:rsidRDefault="00035661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9D413E">
        <w:rPr>
          <w:sz w:val="28"/>
        </w:rPr>
        <w:t>2.2.1. Не вмешиваться в хозяйственную деятельность Товаропроизводителя, если она не противоречит условиям настоящего Договора и законодательству Российской Федерации.</w:t>
      </w:r>
    </w:p>
    <w:p w:rsidR="00035661" w:rsidRPr="009D413E" w:rsidRDefault="00035661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9D413E">
        <w:rPr>
          <w:sz w:val="28"/>
        </w:rPr>
        <w:t>2.2.2. Выполнять иные обязательства, предусмотренные настоящим Договором.</w:t>
      </w:r>
    </w:p>
    <w:p w:rsidR="00035661" w:rsidRPr="009D413E" w:rsidRDefault="00035661" w:rsidP="002C1269">
      <w:pPr>
        <w:widowControl w:val="0"/>
        <w:autoSpaceDE w:val="0"/>
        <w:autoSpaceDN w:val="0"/>
        <w:adjustRightInd w:val="0"/>
        <w:ind w:firstLine="851"/>
        <w:jc w:val="both"/>
        <w:rPr>
          <w:bCs/>
          <w:sz w:val="28"/>
        </w:rPr>
      </w:pPr>
      <w:r w:rsidRPr="009D413E">
        <w:rPr>
          <w:bCs/>
          <w:sz w:val="28"/>
        </w:rPr>
        <w:t>2.3. Товаропроизводитель имеет право:</w:t>
      </w:r>
    </w:p>
    <w:p w:rsidR="00035661" w:rsidRPr="009D413E" w:rsidRDefault="00035661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9D413E">
        <w:rPr>
          <w:sz w:val="28"/>
        </w:rPr>
        <w:t>2.3.1. Разместить Объект в соответствии с пунктом 1.1 настоящего Договора.</w:t>
      </w:r>
    </w:p>
    <w:p w:rsidR="00035661" w:rsidRPr="009D413E" w:rsidRDefault="00035661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9D413E">
        <w:rPr>
          <w:sz w:val="28"/>
        </w:rPr>
        <w:t>2.4. Товаропроизводитель обязан:</w:t>
      </w:r>
    </w:p>
    <w:p w:rsidR="00035661" w:rsidRPr="001D6ADF" w:rsidRDefault="00035661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9D413E">
        <w:rPr>
          <w:sz w:val="28"/>
        </w:rPr>
        <w:t>2.4.1. Разместить Объект в соответствие с характеристиками, установленными пунктом 1.2 настоящего</w:t>
      </w:r>
      <w:r w:rsidRPr="001D6ADF">
        <w:rPr>
          <w:sz w:val="28"/>
        </w:rPr>
        <w:t xml:space="preserve"> Договора</w:t>
      </w:r>
      <w:r>
        <w:rPr>
          <w:sz w:val="28"/>
        </w:rPr>
        <w:t xml:space="preserve">, и требованиями </w:t>
      </w:r>
      <w:r w:rsidRPr="001D6ADF">
        <w:rPr>
          <w:sz w:val="28"/>
        </w:rPr>
        <w:t>законодательства Российской Федерации.</w:t>
      </w:r>
    </w:p>
    <w:p w:rsidR="00035661" w:rsidRPr="00095A51" w:rsidRDefault="00035661" w:rsidP="002C1269">
      <w:pPr>
        <w:widowControl w:val="0"/>
        <w:autoSpaceDE w:val="0"/>
        <w:autoSpaceDN w:val="0"/>
        <w:adjustRightInd w:val="0"/>
        <w:ind w:firstLine="851"/>
        <w:jc w:val="both"/>
        <w:rPr>
          <w:rStyle w:val="2"/>
          <w:b w:val="0"/>
          <w:sz w:val="28"/>
          <w:szCs w:val="28"/>
        </w:rPr>
      </w:pPr>
      <w:r w:rsidRPr="001D6ADF">
        <w:rPr>
          <w:sz w:val="28"/>
        </w:rPr>
        <w:t>2.4.2. При размещении Объекта и его использования соблюдать условия настоящего Договора и требования действующего законодательства Российской Федерации, в том числе требования Правил по благоустройству территор</w:t>
      </w:r>
      <w:r>
        <w:rPr>
          <w:sz w:val="28"/>
        </w:rPr>
        <w:t xml:space="preserve">ии </w:t>
      </w:r>
      <w:bookmarkStart w:id="1" w:name="_Hlk112073927"/>
      <w:r w:rsidRPr="00095A51">
        <w:rPr>
          <w:rStyle w:val="2"/>
          <w:b w:val="0"/>
          <w:sz w:val="28"/>
          <w:szCs w:val="28"/>
        </w:rPr>
        <w:t xml:space="preserve">Муниципального унитарного предприятия Ейского городского поселения Ейского района «Парк культуры и отдыха имени И.М. Поддубного». </w:t>
      </w:r>
      <w:bookmarkEnd w:id="1"/>
    </w:p>
    <w:p w:rsidR="00035661" w:rsidRPr="00095A51" w:rsidRDefault="00035661" w:rsidP="00095A51">
      <w:pPr>
        <w:widowControl w:val="0"/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 w:rsidRPr="001D6ADF">
        <w:rPr>
          <w:sz w:val="28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sz w:val="28"/>
        </w:rPr>
        <w:t xml:space="preserve">ра и требования </w:t>
      </w:r>
      <w:r w:rsidRPr="001D6ADF">
        <w:rPr>
          <w:sz w:val="28"/>
        </w:rPr>
        <w:t xml:space="preserve">законодательства Российской Федерации, в том числе требования Правил по благоустройству </w:t>
      </w:r>
      <w:r>
        <w:rPr>
          <w:sz w:val="28"/>
        </w:rPr>
        <w:t>территории</w:t>
      </w:r>
      <w:r w:rsidRPr="000B5E6F">
        <w:t xml:space="preserve"> </w:t>
      </w:r>
      <w:r w:rsidRPr="00095A51">
        <w:rPr>
          <w:rStyle w:val="2"/>
          <w:b w:val="0"/>
          <w:sz w:val="28"/>
          <w:szCs w:val="28"/>
        </w:rPr>
        <w:t xml:space="preserve">Муниципального унитарного предприятия Ейского городского поселения Ейского района «Парк культуры и отдыха имени И.М. Поддубного». </w:t>
      </w:r>
      <w:r w:rsidRPr="001D6ADF">
        <w:rPr>
          <w:sz w:val="28"/>
        </w:rPr>
        <w:t xml:space="preserve"> </w:t>
      </w:r>
    </w:p>
    <w:p w:rsidR="00035661" w:rsidRPr="001D6ADF" w:rsidRDefault="00035661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 xml:space="preserve">2.4.4. В сроки, установленные настоящим Договором, внести плату за размещение Объекта (без дополнительного выставления </w:t>
      </w:r>
      <w:r>
        <w:rPr>
          <w:sz w:val="28"/>
        </w:rPr>
        <w:t xml:space="preserve">Предприятием </w:t>
      </w:r>
      <w:r w:rsidRPr="001D6ADF">
        <w:rPr>
          <w:sz w:val="28"/>
        </w:rPr>
        <w:t>счетов на оплату).</w:t>
      </w:r>
    </w:p>
    <w:p w:rsidR="00035661" w:rsidRPr="001D6ADF" w:rsidRDefault="00035661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 xml:space="preserve">2.4.5. По требованию </w:t>
      </w:r>
      <w:r>
        <w:rPr>
          <w:sz w:val="28"/>
        </w:rPr>
        <w:t>Предприятия</w:t>
      </w:r>
      <w:r w:rsidRPr="001D6ADF">
        <w:rPr>
          <w:sz w:val="28"/>
        </w:rPr>
        <w:t xml:space="preserve"> предоставить копию платежных документов, подтверждающих внесение платы за размещение Объекта.</w:t>
      </w:r>
    </w:p>
    <w:p w:rsidR="00035661" w:rsidRPr="001D6ADF" w:rsidRDefault="00035661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 xml:space="preserve">2.4.6. В случае неисполнения или ненадлежащего исполнения своих обязательств по настоящему Договору уплатить </w:t>
      </w:r>
      <w:r>
        <w:rPr>
          <w:sz w:val="28"/>
        </w:rPr>
        <w:t>Предприятию</w:t>
      </w:r>
      <w:r w:rsidRPr="001D6ADF">
        <w:rPr>
          <w:sz w:val="28"/>
        </w:rPr>
        <w:t xml:space="preserve"> неустойку в порядке, размере и сроки, установленные настоящим Договором.</w:t>
      </w:r>
    </w:p>
    <w:p w:rsidR="00035661" w:rsidRPr="001D6ADF" w:rsidRDefault="00035661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 xml:space="preserve">2.4.7. Не чинить </w:t>
      </w:r>
      <w:r>
        <w:rPr>
          <w:sz w:val="28"/>
        </w:rPr>
        <w:t>Предприятию</w:t>
      </w:r>
      <w:r w:rsidRPr="001D6ADF">
        <w:rPr>
          <w:sz w:val="28"/>
        </w:rPr>
        <w:t xml:space="preserve"> препятствия в осуществлении ею своих прав в соответствии с на</w:t>
      </w:r>
      <w:r>
        <w:rPr>
          <w:sz w:val="28"/>
        </w:rPr>
        <w:t xml:space="preserve">стоящим Договором и </w:t>
      </w:r>
      <w:r w:rsidRPr="001D6ADF">
        <w:rPr>
          <w:sz w:val="28"/>
        </w:rPr>
        <w:t>законодательством</w:t>
      </w:r>
      <w:r>
        <w:rPr>
          <w:sz w:val="28"/>
        </w:rPr>
        <w:t xml:space="preserve"> Российской Федерации</w:t>
      </w:r>
      <w:r w:rsidRPr="001D6ADF">
        <w:rPr>
          <w:sz w:val="28"/>
        </w:rPr>
        <w:t>.</w:t>
      </w:r>
    </w:p>
    <w:p w:rsidR="00035661" w:rsidRPr="001D6ADF" w:rsidRDefault="00035661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2.4.8.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035661" w:rsidRPr="001D6ADF" w:rsidRDefault="00035661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 xml:space="preserve">2.4.9. Не </w:t>
      </w:r>
      <w:r>
        <w:rPr>
          <w:sz w:val="28"/>
        </w:rPr>
        <w:t xml:space="preserve">допускать </w:t>
      </w:r>
      <w:r w:rsidRPr="00197E1E">
        <w:rPr>
          <w:sz w:val="28"/>
          <w:szCs w:val="20"/>
        </w:rPr>
        <w:t>нарушений законодательства об обороте алкогольной и спиртосодержащей продукции</w:t>
      </w:r>
      <w:r w:rsidRPr="001D6ADF">
        <w:rPr>
          <w:sz w:val="28"/>
        </w:rPr>
        <w:t>.</w:t>
      </w:r>
    </w:p>
    <w:p w:rsidR="00035661" w:rsidRPr="001D6ADF" w:rsidRDefault="00035661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 xml:space="preserve">2.4.10. В случаях изменения наименования, юридического адреса, контактных телефонов, а также изменения банковских и иных реквизитов, письменно уведомить об этом </w:t>
      </w:r>
      <w:r>
        <w:rPr>
          <w:sz w:val="28"/>
        </w:rPr>
        <w:t>Предприятие</w:t>
      </w:r>
      <w:r w:rsidRPr="001D6ADF">
        <w:rPr>
          <w:sz w:val="28"/>
        </w:rPr>
        <w:t xml:space="preserve"> в течение двухнедельного срока.</w:t>
      </w:r>
    </w:p>
    <w:p w:rsidR="00035661" w:rsidRPr="00D0507D" w:rsidRDefault="00035661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D0507D">
        <w:rPr>
          <w:sz w:val="28"/>
        </w:rPr>
        <w:t>2.4.11. Не допускать изменение характеристик Объекта, установленных пунктом 1.2 настоящего Договора.</w:t>
      </w:r>
    </w:p>
    <w:p w:rsidR="00035661" w:rsidRPr="00D0507D" w:rsidRDefault="00035661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D0507D">
        <w:rPr>
          <w:sz w:val="28"/>
        </w:rPr>
        <w:t>2.4.12. Не производить уступку прав по настоящему Договору либо передачу прав на Объект третьему лицу.</w:t>
      </w:r>
    </w:p>
    <w:p w:rsidR="00035661" w:rsidRPr="00D0507D" w:rsidRDefault="00035661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D0507D">
        <w:rPr>
          <w:sz w:val="28"/>
        </w:rPr>
        <w:t>2.4.13. Обеспечить выполнение установленных законодательством Российской Федерации торговых, санитарных и противопожарных норм и правил организации работы для данного Объекта.</w:t>
      </w:r>
    </w:p>
    <w:p w:rsidR="00035661" w:rsidRDefault="00035661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D0507D">
        <w:rPr>
          <w:sz w:val="28"/>
        </w:rPr>
        <w:t xml:space="preserve">2.4.14. Заключить договор на вывоз твердых </w:t>
      </w:r>
      <w:r>
        <w:rPr>
          <w:sz w:val="28"/>
        </w:rPr>
        <w:t>коммунальных отходов.</w:t>
      </w:r>
    </w:p>
    <w:p w:rsidR="00035661" w:rsidRPr="001D6ADF" w:rsidRDefault="00035661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>
        <w:rPr>
          <w:sz w:val="28"/>
        </w:rPr>
        <w:t>2.4.15. Содержать в надлежащем состоянии территорию, прилегающую к Объекту.</w:t>
      </w:r>
    </w:p>
    <w:p w:rsidR="00035661" w:rsidRPr="001D6ADF" w:rsidRDefault="00035661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>
        <w:rPr>
          <w:sz w:val="28"/>
        </w:rPr>
        <w:t>2.4.16</w:t>
      </w:r>
      <w:r w:rsidRPr="001D6ADF">
        <w:rPr>
          <w:sz w:val="28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035661" w:rsidRPr="001D6ADF" w:rsidRDefault="00035661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настоящего Договора;</w:t>
      </w:r>
    </w:p>
    <w:p w:rsidR="00035661" w:rsidRPr="001D6ADF" w:rsidRDefault="00035661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>
        <w:rPr>
          <w:sz w:val="28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sz w:val="28"/>
        </w:rPr>
        <w:t>;</w:t>
      </w:r>
    </w:p>
    <w:p w:rsidR="00035661" w:rsidRPr="001D6ADF" w:rsidRDefault="00035661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подтверждающих источник поступления, качество и безопасность реализуемой продукции;</w:t>
      </w:r>
    </w:p>
    <w:p w:rsidR="00035661" w:rsidRPr="001D6ADF" w:rsidRDefault="00035661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 xml:space="preserve">иные документы, размещение и (или) предоставление которых </w:t>
      </w:r>
      <w:r>
        <w:rPr>
          <w:sz w:val="28"/>
        </w:rPr>
        <w:t xml:space="preserve">обязательно в силу </w:t>
      </w:r>
      <w:r w:rsidRPr="001D6ADF">
        <w:rPr>
          <w:sz w:val="28"/>
        </w:rPr>
        <w:t>законодательства Российской Федерации.</w:t>
      </w:r>
    </w:p>
    <w:p w:rsidR="00035661" w:rsidRPr="001D6ADF" w:rsidRDefault="00035661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>
        <w:rPr>
          <w:sz w:val="28"/>
        </w:rPr>
        <w:t>2.4.17</w:t>
      </w:r>
      <w:r w:rsidRPr="001D6ADF">
        <w:rPr>
          <w:sz w:val="28"/>
        </w:rPr>
        <w:t xml:space="preserve">. 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</w:t>
      </w:r>
      <w:r>
        <w:rPr>
          <w:sz w:val="28"/>
        </w:rPr>
        <w:t>территорию</w:t>
      </w:r>
      <w:r w:rsidRPr="001D6ADF">
        <w:rPr>
          <w:sz w:val="28"/>
        </w:rPr>
        <w:t>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</w:p>
    <w:p w:rsidR="00035661" w:rsidRPr="001D6ADF" w:rsidRDefault="00035661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>
        <w:rPr>
          <w:sz w:val="28"/>
        </w:rPr>
        <w:t>2.4.18</w:t>
      </w:r>
      <w:r w:rsidRPr="001D6ADF">
        <w:rPr>
          <w:sz w:val="28"/>
        </w:rPr>
        <w:t>. Выполнять иные обязательства, предусмотренные настоящим Договором.</w:t>
      </w:r>
    </w:p>
    <w:p w:rsidR="00035661" w:rsidRPr="009D413E" w:rsidRDefault="00035661" w:rsidP="009B4FB3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0"/>
        </w:rPr>
      </w:pPr>
      <w:r w:rsidRPr="009D413E">
        <w:rPr>
          <w:bCs/>
          <w:sz w:val="28"/>
          <w:szCs w:val="20"/>
        </w:rPr>
        <w:t xml:space="preserve">3. Плата за размещение </w:t>
      </w:r>
    </w:p>
    <w:p w:rsidR="00035661" w:rsidRPr="009D413E" w:rsidRDefault="00035661" w:rsidP="009B4FB3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0"/>
        </w:rPr>
      </w:pPr>
    </w:p>
    <w:p w:rsidR="00035661" w:rsidRPr="001D6ADF" w:rsidRDefault="00035661" w:rsidP="009B4FB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D6ADF">
        <w:rPr>
          <w:rFonts w:ascii="Courier New" w:hAnsi="Courier New" w:cs="Courier New"/>
          <w:sz w:val="28"/>
          <w:szCs w:val="28"/>
        </w:rPr>
        <w:t>    </w:t>
      </w:r>
      <w:r w:rsidRPr="001D6ADF">
        <w:rPr>
          <w:sz w:val="28"/>
          <w:szCs w:val="28"/>
        </w:rPr>
        <w:t>3.1. Размер платы за размещение Объекта составляет ___</w:t>
      </w:r>
      <w:r w:rsidRPr="00141EB6">
        <w:rPr>
          <w:sz w:val="28"/>
          <w:szCs w:val="28"/>
        </w:rPr>
        <w:t>________</w:t>
      </w:r>
      <w:r>
        <w:rPr>
          <w:sz w:val="28"/>
          <w:szCs w:val="28"/>
        </w:rPr>
        <w:t>____</w:t>
      </w:r>
      <w:r w:rsidRPr="00141EB6">
        <w:rPr>
          <w:sz w:val="28"/>
          <w:szCs w:val="28"/>
        </w:rPr>
        <w:t>_</w:t>
      </w:r>
      <w:r>
        <w:rPr>
          <w:sz w:val="28"/>
          <w:szCs w:val="28"/>
        </w:rPr>
        <w:t>__</w:t>
      </w:r>
    </w:p>
    <w:p w:rsidR="00035661" w:rsidRPr="001D6ADF" w:rsidRDefault="00035661" w:rsidP="009B4FB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D6ADF">
        <w:rPr>
          <w:sz w:val="28"/>
          <w:szCs w:val="28"/>
        </w:rPr>
        <w:t>рублей за период ___________</w:t>
      </w:r>
      <w:r>
        <w:rPr>
          <w:sz w:val="28"/>
          <w:szCs w:val="28"/>
        </w:rPr>
        <w:t>__________________________________________</w:t>
      </w:r>
      <w:r w:rsidRPr="001D6ADF">
        <w:rPr>
          <w:sz w:val="28"/>
          <w:szCs w:val="28"/>
        </w:rPr>
        <w:t>.</w:t>
      </w:r>
    </w:p>
    <w:p w:rsidR="00035661" w:rsidRDefault="00035661" w:rsidP="009B4FB3">
      <w:pPr>
        <w:widowControl w:val="0"/>
        <w:autoSpaceDE w:val="0"/>
        <w:autoSpaceDN w:val="0"/>
        <w:adjustRightInd w:val="0"/>
        <w:jc w:val="center"/>
        <w:rPr>
          <w:sz w:val="20"/>
          <w:szCs w:val="28"/>
        </w:rPr>
      </w:pPr>
      <w:r w:rsidRPr="001D6ADF">
        <w:rPr>
          <w:sz w:val="20"/>
          <w:szCs w:val="28"/>
        </w:rPr>
        <w:t>(месяц/год/весь срок договора)</w:t>
      </w:r>
    </w:p>
    <w:p w:rsidR="00035661" w:rsidRPr="00494BB0" w:rsidRDefault="00035661" w:rsidP="00494BB0">
      <w:pPr>
        <w:shd w:val="clear" w:color="auto" w:fill="FFFFFF"/>
        <w:tabs>
          <w:tab w:val="left" w:pos="19"/>
        </w:tabs>
        <w:ind w:left="19" w:right="-1"/>
        <w:jc w:val="both"/>
        <w:rPr>
          <w:spacing w:val="-4"/>
          <w:sz w:val="28"/>
          <w:szCs w:val="28"/>
        </w:rPr>
      </w:pPr>
      <w:r>
        <w:rPr>
          <w:spacing w:val="-4"/>
          <w:sz w:val="27"/>
          <w:szCs w:val="27"/>
        </w:rPr>
        <w:tab/>
      </w:r>
      <w:r w:rsidRPr="00494BB0">
        <w:rPr>
          <w:spacing w:val="-4"/>
          <w:sz w:val="28"/>
          <w:szCs w:val="28"/>
        </w:rPr>
        <w:t xml:space="preserve">3.2. Оставшаяся сумма по Договору в размере </w:t>
      </w:r>
      <w:r>
        <w:rPr>
          <w:spacing w:val="-4"/>
          <w:sz w:val="28"/>
          <w:szCs w:val="28"/>
        </w:rPr>
        <w:t xml:space="preserve">_________________________ </w:t>
      </w:r>
      <w:r w:rsidRPr="00494BB0">
        <w:rPr>
          <w:spacing w:val="-4"/>
          <w:sz w:val="28"/>
          <w:szCs w:val="28"/>
        </w:rPr>
        <w:t>рубл</w:t>
      </w:r>
      <w:r>
        <w:rPr>
          <w:spacing w:val="-4"/>
          <w:sz w:val="28"/>
          <w:szCs w:val="28"/>
        </w:rPr>
        <w:t>ей</w:t>
      </w:r>
      <w:r w:rsidRPr="00494BB0">
        <w:rPr>
          <w:spacing w:val="-4"/>
          <w:sz w:val="28"/>
          <w:szCs w:val="28"/>
        </w:rPr>
        <w:t xml:space="preserve"> перечисляется </w:t>
      </w:r>
      <w:r>
        <w:rPr>
          <w:spacing w:val="-4"/>
          <w:sz w:val="28"/>
          <w:szCs w:val="28"/>
        </w:rPr>
        <w:t>Товаропроизводителем</w:t>
      </w:r>
      <w:r w:rsidRPr="00494BB0">
        <w:rPr>
          <w:spacing w:val="-4"/>
          <w:sz w:val="28"/>
          <w:szCs w:val="28"/>
        </w:rPr>
        <w:t xml:space="preserve"> в течение пяти банковских дней со дня подписания настоящего договора, что подтверждается платежным документом с отметкой банка о его исполнении.</w:t>
      </w:r>
    </w:p>
    <w:p w:rsidR="00035661" w:rsidRDefault="00035661" w:rsidP="00EA75DA">
      <w:pPr>
        <w:widowControl w:val="0"/>
        <w:autoSpaceDE w:val="0"/>
        <w:autoSpaceDN w:val="0"/>
        <w:adjustRightInd w:val="0"/>
        <w:ind w:left="19" w:firstLine="832"/>
        <w:jc w:val="both"/>
        <w:rPr>
          <w:sz w:val="28"/>
          <w:szCs w:val="28"/>
        </w:rPr>
      </w:pPr>
      <w:r w:rsidRPr="001D6ADF">
        <w:rPr>
          <w:sz w:val="28"/>
          <w:szCs w:val="28"/>
        </w:rPr>
        <w:t xml:space="preserve">3.3. Внесенная </w:t>
      </w:r>
      <w:r>
        <w:rPr>
          <w:sz w:val="28"/>
          <w:szCs w:val="28"/>
        </w:rPr>
        <w:t>Товаропроизводителем</w:t>
      </w:r>
      <w:r w:rsidRPr="001D6ADF">
        <w:rPr>
          <w:sz w:val="28"/>
          <w:szCs w:val="28"/>
        </w:rPr>
        <w:t xml:space="preserve"> плата за размещение Объекта не подлежит возврату в случае не размещения </w:t>
      </w:r>
      <w:r>
        <w:rPr>
          <w:sz w:val="28"/>
          <w:szCs w:val="28"/>
        </w:rPr>
        <w:t>Товаропроизводителем</w:t>
      </w:r>
      <w:r w:rsidRPr="001D6ADF">
        <w:rPr>
          <w:sz w:val="28"/>
          <w:szCs w:val="28"/>
        </w:rPr>
        <w:t xml:space="preserve"> Объекта, в случае одностороннего отказа </w:t>
      </w:r>
      <w:r>
        <w:rPr>
          <w:sz w:val="28"/>
          <w:szCs w:val="28"/>
        </w:rPr>
        <w:t>Предприятия</w:t>
      </w:r>
      <w:r w:rsidRPr="001D6ADF">
        <w:rPr>
          <w:sz w:val="28"/>
          <w:szCs w:val="28"/>
        </w:rPr>
        <w:t xml:space="preserve"> от исполнения настоящего Договора либо его расторжения в установленном порядке.</w:t>
      </w:r>
    </w:p>
    <w:p w:rsidR="00035661" w:rsidRDefault="00035661" w:rsidP="00EA75DA">
      <w:pPr>
        <w:widowControl w:val="0"/>
        <w:autoSpaceDE w:val="0"/>
        <w:autoSpaceDN w:val="0"/>
        <w:adjustRightInd w:val="0"/>
        <w:ind w:left="19" w:firstLine="832"/>
        <w:jc w:val="both"/>
        <w:rPr>
          <w:sz w:val="28"/>
          <w:szCs w:val="28"/>
        </w:rPr>
      </w:pPr>
      <w:r w:rsidRPr="00D0507D">
        <w:rPr>
          <w:sz w:val="28"/>
          <w:szCs w:val="28"/>
        </w:rPr>
        <w:t xml:space="preserve">3.4. Размер платы за размещение Объекта в дальнейшем может изменяться </w:t>
      </w:r>
      <w:r>
        <w:rPr>
          <w:sz w:val="28"/>
          <w:szCs w:val="28"/>
        </w:rPr>
        <w:t>Предприятием</w:t>
      </w:r>
      <w:r w:rsidRPr="00D0507D">
        <w:rPr>
          <w:sz w:val="28"/>
          <w:szCs w:val="28"/>
        </w:rPr>
        <w:t xml:space="preserve"> в одностороннем порядке при инфляции Российского рубля, но не более чем на 5 %. В этом случае, </w:t>
      </w:r>
      <w:r>
        <w:rPr>
          <w:sz w:val="28"/>
          <w:szCs w:val="28"/>
        </w:rPr>
        <w:t>Предприятие</w:t>
      </w:r>
      <w:r w:rsidRPr="00D0507D">
        <w:rPr>
          <w:sz w:val="28"/>
          <w:szCs w:val="28"/>
        </w:rPr>
        <w:t xml:space="preserve"> не менее чем за 30 дней уведомляет </w:t>
      </w:r>
      <w:r>
        <w:rPr>
          <w:sz w:val="28"/>
          <w:szCs w:val="28"/>
        </w:rPr>
        <w:t>Товаропроизводителя</w:t>
      </w:r>
      <w:r w:rsidRPr="00D0507D">
        <w:rPr>
          <w:sz w:val="28"/>
          <w:szCs w:val="28"/>
        </w:rPr>
        <w:t xml:space="preserve"> об изменении размера платы за размещение Объект</w:t>
      </w:r>
      <w:r>
        <w:rPr>
          <w:sz w:val="28"/>
          <w:szCs w:val="28"/>
        </w:rPr>
        <w:t>а</w:t>
      </w:r>
      <w:r w:rsidRPr="00D0507D">
        <w:rPr>
          <w:sz w:val="28"/>
          <w:szCs w:val="28"/>
        </w:rPr>
        <w:t>. В случае, е</w:t>
      </w:r>
      <w:r>
        <w:rPr>
          <w:sz w:val="28"/>
          <w:szCs w:val="28"/>
        </w:rPr>
        <w:t>с</w:t>
      </w:r>
      <w:r w:rsidRPr="00D0507D">
        <w:rPr>
          <w:sz w:val="28"/>
          <w:szCs w:val="28"/>
        </w:rPr>
        <w:t xml:space="preserve">ли </w:t>
      </w:r>
      <w:r>
        <w:rPr>
          <w:sz w:val="28"/>
          <w:szCs w:val="28"/>
        </w:rPr>
        <w:t>Товаропроизводитель</w:t>
      </w:r>
      <w:r w:rsidRPr="00D0507D">
        <w:rPr>
          <w:sz w:val="28"/>
          <w:szCs w:val="28"/>
        </w:rPr>
        <w:t xml:space="preserve"> не согласен с размером предложенной платы, </w:t>
      </w:r>
      <w:r>
        <w:rPr>
          <w:sz w:val="28"/>
          <w:szCs w:val="28"/>
        </w:rPr>
        <w:t>Предприятие</w:t>
      </w:r>
      <w:r w:rsidRPr="00D0507D">
        <w:rPr>
          <w:sz w:val="28"/>
          <w:szCs w:val="28"/>
        </w:rPr>
        <w:t xml:space="preserve"> имеет право в одностороннем порядке немедленно расторгнуть договор.</w:t>
      </w:r>
    </w:p>
    <w:p w:rsidR="00035661" w:rsidRPr="00655C56" w:rsidRDefault="00035661" w:rsidP="00EA75DA">
      <w:pPr>
        <w:widowControl w:val="0"/>
        <w:autoSpaceDE w:val="0"/>
        <w:autoSpaceDN w:val="0"/>
        <w:adjustRightInd w:val="0"/>
        <w:ind w:left="19" w:firstLine="832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A75DA">
        <w:rPr>
          <w:sz w:val="28"/>
          <w:szCs w:val="28"/>
        </w:rPr>
        <w:t>.</w:t>
      </w:r>
      <w:r>
        <w:rPr>
          <w:sz w:val="28"/>
          <w:szCs w:val="28"/>
        </w:rPr>
        <w:t>5.Товаропроизводитель</w:t>
      </w:r>
      <w:r w:rsidRPr="00EA75DA">
        <w:rPr>
          <w:sz w:val="28"/>
          <w:szCs w:val="28"/>
        </w:rPr>
        <w:t xml:space="preserve"> самостоятельно оплачивает эксплуатационные, коммунальные и административно-хозяйственные услуги в соответствии с заключенными договорами.</w:t>
      </w:r>
      <w:r w:rsidRPr="00655C56">
        <w:rPr>
          <w:sz w:val="28"/>
          <w:szCs w:val="28"/>
        </w:rPr>
        <w:t xml:space="preserve">  </w:t>
      </w:r>
    </w:p>
    <w:p w:rsidR="00035661" w:rsidRPr="001D6ADF" w:rsidRDefault="00035661" w:rsidP="009B4FB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D6ADF">
        <w:rPr>
          <w:rFonts w:ascii="Arial" w:hAnsi="Arial" w:cs="Arial"/>
          <w:b/>
          <w:bCs/>
          <w:color w:val="2B4279"/>
          <w:sz w:val="28"/>
          <w:szCs w:val="28"/>
        </w:rPr>
        <w:t xml:space="preserve"> </w:t>
      </w:r>
    </w:p>
    <w:p w:rsidR="00035661" w:rsidRPr="009D413E" w:rsidRDefault="00035661" w:rsidP="009B4FB3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9D413E">
        <w:rPr>
          <w:bCs/>
          <w:sz w:val="28"/>
          <w:szCs w:val="28"/>
        </w:rPr>
        <w:t xml:space="preserve">4. Ответственность сторон </w:t>
      </w:r>
    </w:p>
    <w:p w:rsidR="00035661" w:rsidRPr="00141EB6" w:rsidRDefault="00035661" w:rsidP="009B4FB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35661" w:rsidRPr="001D6ADF" w:rsidRDefault="00035661" w:rsidP="005634FB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 xml:space="preserve">4.1. В случае нарушения сроков внесения платы за размещение Объекта, установленных настоящим Договором, </w:t>
      </w:r>
      <w:r>
        <w:rPr>
          <w:sz w:val="28"/>
          <w:szCs w:val="28"/>
        </w:rPr>
        <w:t>Товаропроизводитель</w:t>
      </w:r>
      <w:r w:rsidRPr="001D6ADF">
        <w:rPr>
          <w:sz w:val="28"/>
          <w:szCs w:val="20"/>
        </w:rPr>
        <w:t xml:space="preserve"> уплачивает </w:t>
      </w:r>
      <w:r>
        <w:rPr>
          <w:sz w:val="28"/>
          <w:szCs w:val="20"/>
        </w:rPr>
        <w:t>Предприятию</w:t>
      </w:r>
      <w:r w:rsidRPr="001D6ADF">
        <w:rPr>
          <w:sz w:val="28"/>
          <w:szCs w:val="20"/>
        </w:rPr>
        <w:t xml:space="preserve"> неустойку из расчета 0,1% от размера платы за размещение Объекта, установленной настоящим Договором, за каждый календарный день просрочки внесения платы.</w:t>
      </w:r>
    </w:p>
    <w:p w:rsidR="00035661" w:rsidRPr="001D6ADF" w:rsidRDefault="00035661" w:rsidP="005634FB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 xml:space="preserve">4.2. В случае нарушение сроков демонтажа и вывоза Объекта, а также приведения части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территории, установленных настоящим Договором, </w:t>
      </w:r>
      <w:r>
        <w:rPr>
          <w:sz w:val="28"/>
          <w:szCs w:val="28"/>
        </w:rPr>
        <w:t>Товаропроизводитель</w:t>
      </w:r>
      <w:r w:rsidRPr="001D6ADF">
        <w:rPr>
          <w:sz w:val="28"/>
          <w:szCs w:val="20"/>
        </w:rPr>
        <w:t xml:space="preserve"> уплачивает </w:t>
      </w:r>
      <w:r>
        <w:rPr>
          <w:sz w:val="28"/>
          <w:szCs w:val="20"/>
        </w:rPr>
        <w:t>Предприятия</w:t>
      </w:r>
      <w:r w:rsidRPr="001D6ADF">
        <w:rPr>
          <w:sz w:val="28"/>
          <w:szCs w:val="20"/>
        </w:rPr>
        <w:t xml:space="preserve"> неустойку из</w:t>
      </w:r>
      <w:r>
        <w:rPr>
          <w:sz w:val="28"/>
          <w:szCs w:val="20"/>
        </w:rPr>
        <w:t xml:space="preserve"> расчета ________</w:t>
      </w:r>
      <w:r w:rsidRPr="001D6ADF">
        <w:rPr>
          <w:sz w:val="28"/>
          <w:szCs w:val="20"/>
        </w:rPr>
        <w:t xml:space="preserve"> </w:t>
      </w:r>
      <w:r w:rsidRPr="0072349E">
        <w:rPr>
          <w:sz w:val="28"/>
          <w:szCs w:val="20"/>
        </w:rPr>
        <w:t>рублей за каждый</w:t>
      </w:r>
      <w:r w:rsidRPr="001D6ADF">
        <w:rPr>
          <w:sz w:val="28"/>
          <w:szCs w:val="20"/>
        </w:rPr>
        <w:t xml:space="preserve"> календарный день просрочки исполнения указанных обязательств.</w:t>
      </w:r>
    </w:p>
    <w:p w:rsidR="00035661" w:rsidRPr="001D6ADF" w:rsidRDefault="00035661" w:rsidP="00E271A3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 xml:space="preserve">4.3. Привлечение </w:t>
      </w:r>
      <w:r>
        <w:rPr>
          <w:sz w:val="28"/>
          <w:szCs w:val="28"/>
        </w:rPr>
        <w:t>Товаропроизводителя</w:t>
      </w:r>
      <w:r w:rsidRPr="001D6ADF">
        <w:rPr>
          <w:sz w:val="28"/>
          <w:szCs w:val="20"/>
        </w:rPr>
        <w:t xml:space="preserve"> уполномоченными органами и должностными лицами к административной и иной ответственности в св</w:t>
      </w:r>
      <w:r>
        <w:rPr>
          <w:sz w:val="28"/>
          <w:szCs w:val="20"/>
        </w:rPr>
        <w:t xml:space="preserve">язи с нарушениями </w:t>
      </w:r>
      <w:r>
        <w:rPr>
          <w:sz w:val="28"/>
          <w:szCs w:val="28"/>
        </w:rPr>
        <w:t>Товаропроизводителем</w:t>
      </w:r>
      <w:r>
        <w:rPr>
          <w:sz w:val="28"/>
          <w:szCs w:val="20"/>
        </w:rPr>
        <w:t xml:space="preserve"> </w:t>
      </w:r>
      <w:r w:rsidRPr="001D6ADF">
        <w:rPr>
          <w:sz w:val="28"/>
          <w:szCs w:val="20"/>
        </w:rPr>
        <w:t>законодательства</w:t>
      </w:r>
      <w:r>
        <w:rPr>
          <w:sz w:val="28"/>
          <w:szCs w:val="20"/>
        </w:rPr>
        <w:t xml:space="preserve"> Российской Федерации</w:t>
      </w:r>
      <w:r w:rsidRPr="001D6ADF">
        <w:rPr>
          <w:sz w:val="28"/>
          <w:szCs w:val="20"/>
        </w:rPr>
        <w:t xml:space="preserve"> не освобождает </w:t>
      </w:r>
      <w:r>
        <w:rPr>
          <w:sz w:val="28"/>
          <w:szCs w:val="28"/>
        </w:rPr>
        <w:t>Товаропроизводителя</w:t>
      </w:r>
      <w:r w:rsidRPr="001D6ADF">
        <w:rPr>
          <w:sz w:val="28"/>
          <w:szCs w:val="20"/>
        </w:rPr>
        <w:t xml:space="preserve"> от обязанности исполнения своих обязательств по настоящему Договору, в том числе обязательств по уплате </w:t>
      </w:r>
      <w:r>
        <w:rPr>
          <w:sz w:val="28"/>
          <w:szCs w:val="20"/>
        </w:rPr>
        <w:t>Предприятия</w:t>
      </w:r>
      <w:r w:rsidRPr="001D6ADF">
        <w:rPr>
          <w:sz w:val="28"/>
          <w:szCs w:val="20"/>
        </w:rPr>
        <w:t xml:space="preserve"> неустойки в порядке, размере и сроки, установленные настоящим Договором.</w:t>
      </w:r>
    </w:p>
    <w:p w:rsidR="00035661" w:rsidRDefault="00035661" w:rsidP="00E271A3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>
        <w:rPr>
          <w:sz w:val="28"/>
          <w:szCs w:val="20"/>
        </w:rPr>
        <w:t>4.4</w:t>
      </w:r>
      <w:r w:rsidRPr="001D6ADF">
        <w:rPr>
          <w:sz w:val="28"/>
          <w:szCs w:val="20"/>
        </w:rPr>
        <w:t>. Стороны освобождаются от ответственности за неисполнение обязательств по настоящему Договору, если такое неисполнение явилось следствием действия непреодолимой силы: наводнения, землетрясения, оползня и других стихийных бедствий, а также войн. В случае действия вышеуказанных обстоятельств свыше двух месяцев, стороны вправе расторгнуть настоящий Договор. Бремя доказывания наступления</w:t>
      </w:r>
      <w:r>
        <w:rPr>
          <w:sz w:val="28"/>
          <w:szCs w:val="20"/>
        </w:rPr>
        <w:t xml:space="preserve"> </w:t>
      </w:r>
      <w:r w:rsidRPr="001D6ADF">
        <w:rPr>
          <w:sz w:val="28"/>
          <w:szCs w:val="20"/>
        </w:rPr>
        <w:t>форс-мажорных обстоятельств ложится на сторону, которая требует освобождения</w:t>
      </w:r>
      <w:r>
        <w:rPr>
          <w:sz w:val="28"/>
          <w:szCs w:val="20"/>
        </w:rPr>
        <w:t xml:space="preserve"> </w:t>
      </w:r>
      <w:r w:rsidRPr="001D6ADF">
        <w:rPr>
          <w:sz w:val="28"/>
          <w:szCs w:val="20"/>
        </w:rPr>
        <w:t>от ответственности вследствие их наступления.</w:t>
      </w:r>
    </w:p>
    <w:p w:rsidR="00035661" w:rsidRPr="001D6ADF" w:rsidRDefault="00035661" w:rsidP="00E271A3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</w:p>
    <w:p w:rsidR="00035661" w:rsidRPr="009D413E" w:rsidRDefault="00035661" w:rsidP="009B4FB3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0"/>
        </w:rPr>
      </w:pPr>
      <w:r w:rsidRPr="009D413E">
        <w:rPr>
          <w:bCs/>
          <w:sz w:val="28"/>
          <w:szCs w:val="20"/>
        </w:rPr>
        <w:t xml:space="preserve">5. Изменение, расторжение и прекращение Договора </w:t>
      </w:r>
    </w:p>
    <w:p w:rsidR="00035661" w:rsidRPr="009D413E" w:rsidRDefault="00035661" w:rsidP="009B4FB3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0"/>
        </w:rPr>
      </w:pPr>
    </w:p>
    <w:p w:rsidR="00035661" w:rsidRPr="001D6ADF" w:rsidRDefault="00035661" w:rsidP="00347E25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035661" w:rsidRPr="001D6ADF" w:rsidRDefault="00035661" w:rsidP="00347E25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этом,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035661" w:rsidRDefault="00035661" w:rsidP="00347E25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 xml:space="preserve">5.3. Настоящий Договор может быть расторгнут по соглашению сторон, по требованию одной из сторон по решению суда или в связи с односторонним отказом </w:t>
      </w:r>
      <w:r>
        <w:rPr>
          <w:sz w:val="28"/>
          <w:szCs w:val="20"/>
        </w:rPr>
        <w:t>Предприятия</w:t>
      </w:r>
      <w:r w:rsidRPr="001D6ADF">
        <w:rPr>
          <w:sz w:val="28"/>
          <w:szCs w:val="20"/>
        </w:rPr>
        <w:t xml:space="preserve"> от исполнения настоящего Договора по основаниям, установленным пунктом 2.1.1 настоящего Договора.</w:t>
      </w:r>
    </w:p>
    <w:p w:rsidR="00035661" w:rsidRPr="00197E1E" w:rsidRDefault="00035661" w:rsidP="00197E1E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97E1E">
        <w:rPr>
          <w:sz w:val="28"/>
          <w:szCs w:val="20"/>
        </w:rPr>
        <w:t xml:space="preserve">5.4. Настоящий Договор подлежит расторжению в случае нарушений законодательства об обороте алкогольной и спиртосодержащей продукции, допущенных </w:t>
      </w:r>
      <w:r>
        <w:rPr>
          <w:sz w:val="28"/>
          <w:szCs w:val="28"/>
        </w:rPr>
        <w:t>Товаропроизводителем</w:t>
      </w:r>
      <w:r w:rsidRPr="00197E1E">
        <w:rPr>
          <w:sz w:val="28"/>
          <w:szCs w:val="20"/>
        </w:rPr>
        <w:t xml:space="preserve">. </w:t>
      </w:r>
      <w:r>
        <w:rPr>
          <w:sz w:val="28"/>
          <w:szCs w:val="28"/>
        </w:rPr>
        <w:t>Товаропроизводитель</w:t>
      </w:r>
      <w:r w:rsidRPr="00197E1E">
        <w:rPr>
          <w:sz w:val="28"/>
          <w:szCs w:val="20"/>
        </w:rPr>
        <w:t xml:space="preserve"> лишается права заключения аналогичного договора в течении трех лет с момента расторжения настоящего Договора.</w:t>
      </w:r>
    </w:p>
    <w:p w:rsidR="00035661" w:rsidRPr="001D6ADF" w:rsidRDefault="00035661" w:rsidP="003B167A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>
        <w:rPr>
          <w:sz w:val="28"/>
          <w:szCs w:val="20"/>
        </w:rPr>
        <w:t>5.5</w:t>
      </w:r>
      <w:r w:rsidRPr="001D6ADF">
        <w:rPr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035661" w:rsidRPr="001D6ADF" w:rsidRDefault="00035661" w:rsidP="003B167A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>5.</w:t>
      </w:r>
      <w:r>
        <w:rPr>
          <w:sz w:val="28"/>
          <w:szCs w:val="20"/>
        </w:rPr>
        <w:t>6</w:t>
      </w:r>
      <w:r w:rsidRPr="001D6ADF">
        <w:rPr>
          <w:sz w:val="28"/>
          <w:szCs w:val="20"/>
        </w:rPr>
        <w:t xml:space="preserve">. </w:t>
      </w:r>
      <w:r>
        <w:rPr>
          <w:sz w:val="28"/>
          <w:szCs w:val="20"/>
        </w:rPr>
        <w:t>Предприятие</w:t>
      </w:r>
      <w:r w:rsidRPr="001D6ADF">
        <w:rPr>
          <w:sz w:val="28"/>
          <w:szCs w:val="20"/>
        </w:rPr>
        <w:t xml:space="preserve"> и </w:t>
      </w:r>
      <w:r>
        <w:rPr>
          <w:sz w:val="28"/>
          <w:szCs w:val="28"/>
        </w:rPr>
        <w:t>Товаропроизводитель</w:t>
      </w:r>
      <w:r w:rsidRPr="001D6ADF">
        <w:rPr>
          <w:sz w:val="28"/>
          <w:szCs w:val="20"/>
        </w:rPr>
        <w:t xml:space="preserve"> вправе требовать расторжения настоящего Договора в судебном порядке по основ</w:t>
      </w:r>
      <w:r>
        <w:rPr>
          <w:sz w:val="28"/>
          <w:szCs w:val="20"/>
        </w:rPr>
        <w:t>аниям, установленным</w:t>
      </w:r>
      <w:r w:rsidRPr="001D6ADF">
        <w:rPr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035661" w:rsidRPr="001D6ADF" w:rsidRDefault="00035661" w:rsidP="00AA082E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>
        <w:rPr>
          <w:sz w:val="28"/>
          <w:szCs w:val="20"/>
        </w:rPr>
        <w:t>5.7</w:t>
      </w:r>
      <w:r w:rsidRPr="001D6ADF">
        <w:rPr>
          <w:sz w:val="28"/>
          <w:szCs w:val="20"/>
        </w:rPr>
        <w:t xml:space="preserve">. Настоящий Договор считается расторгнутым в случае одностороннего отказа </w:t>
      </w:r>
      <w:r>
        <w:rPr>
          <w:sz w:val="28"/>
          <w:szCs w:val="20"/>
        </w:rPr>
        <w:t>Предприятия</w:t>
      </w:r>
      <w:r w:rsidRPr="001D6ADF">
        <w:rPr>
          <w:sz w:val="28"/>
          <w:szCs w:val="20"/>
        </w:rPr>
        <w:t xml:space="preserve"> от исполнения настоящего Договора по основаниям, установленным пунктом 2.1.1 настоящего Договора.</w:t>
      </w:r>
    </w:p>
    <w:p w:rsidR="00035661" w:rsidRPr="001D6ADF" w:rsidRDefault="00035661" w:rsidP="00AA082E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 xml:space="preserve">Решение </w:t>
      </w:r>
      <w:r>
        <w:rPr>
          <w:sz w:val="28"/>
          <w:szCs w:val="20"/>
        </w:rPr>
        <w:t>Предприятия</w:t>
      </w:r>
      <w:r w:rsidRPr="001D6ADF">
        <w:rPr>
          <w:sz w:val="28"/>
          <w:szCs w:val="20"/>
        </w:rPr>
        <w:t xml:space="preserve"> об одностороннем отказе от исполнения настоящего Договора в течение одного рабочего дня, следующего за датой принятия этого решения, направляется </w:t>
      </w:r>
      <w:r>
        <w:rPr>
          <w:sz w:val="28"/>
          <w:szCs w:val="28"/>
        </w:rPr>
        <w:t>Товаропроизводителю</w:t>
      </w:r>
      <w:r w:rsidRPr="001D6ADF">
        <w:rPr>
          <w:sz w:val="28"/>
          <w:szCs w:val="20"/>
        </w:rPr>
        <w:t xml:space="preserve"> по почте заказным письмом с уведомлением о вручении по адресу </w:t>
      </w:r>
      <w:r>
        <w:rPr>
          <w:sz w:val="28"/>
          <w:szCs w:val="28"/>
        </w:rPr>
        <w:t>Товаропроизводителя</w:t>
      </w:r>
      <w:r w:rsidRPr="001D6ADF">
        <w:rPr>
          <w:sz w:val="28"/>
          <w:szCs w:val="20"/>
        </w:rPr>
        <w:t xml:space="preserve">, указанному в настоящем Договоре, а также телеграммой,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данного уведомления и получение </w:t>
      </w:r>
      <w:r>
        <w:rPr>
          <w:sz w:val="28"/>
          <w:szCs w:val="20"/>
        </w:rPr>
        <w:t>Предприятием</w:t>
      </w:r>
      <w:r w:rsidRPr="001D6ADF">
        <w:rPr>
          <w:sz w:val="28"/>
          <w:szCs w:val="20"/>
        </w:rPr>
        <w:t xml:space="preserve"> подтверждения о его вручении </w:t>
      </w:r>
      <w:r>
        <w:rPr>
          <w:sz w:val="28"/>
          <w:szCs w:val="28"/>
        </w:rPr>
        <w:t>Товаропроизводителю</w:t>
      </w:r>
      <w:r w:rsidRPr="001D6ADF">
        <w:rPr>
          <w:sz w:val="28"/>
          <w:szCs w:val="20"/>
        </w:rPr>
        <w:t>.</w:t>
      </w:r>
    </w:p>
    <w:p w:rsidR="00035661" w:rsidRPr="001D6ADF" w:rsidRDefault="00035661" w:rsidP="00AA082E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 xml:space="preserve">Выполнение </w:t>
      </w:r>
      <w:r>
        <w:rPr>
          <w:sz w:val="28"/>
          <w:szCs w:val="20"/>
        </w:rPr>
        <w:t>Предприятием</w:t>
      </w:r>
      <w:r w:rsidRPr="001D6ADF">
        <w:rPr>
          <w:sz w:val="28"/>
          <w:szCs w:val="20"/>
        </w:rPr>
        <w:t xml:space="preserve"> требований настоящего пункта считается надлежащ</w:t>
      </w:r>
      <w:r>
        <w:rPr>
          <w:sz w:val="28"/>
          <w:szCs w:val="20"/>
        </w:rPr>
        <w:t>ее</w:t>
      </w:r>
      <w:r w:rsidRPr="001D6ADF">
        <w:rPr>
          <w:sz w:val="28"/>
          <w:szCs w:val="20"/>
        </w:rPr>
        <w:t xml:space="preserve"> уведомление </w:t>
      </w:r>
      <w:r>
        <w:rPr>
          <w:sz w:val="28"/>
          <w:szCs w:val="28"/>
        </w:rPr>
        <w:t>Товаропроизводителя</w:t>
      </w:r>
      <w:r w:rsidRPr="001D6ADF">
        <w:rPr>
          <w:sz w:val="28"/>
          <w:szCs w:val="20"/>
        </w:rPr>
        <w:t xml:space="preserve"> об одностороннем отказе от исполнения настоящего Договора. Датой такого надлежащего уведомления признается дата получения </w:t>
      </w:r>
      <w:r>
        <w:rPr>
          <w:sz w:val="28"/>
          <w:szCs w:val="20"/>
        </w:rPr>
        <w:t>Предприятием</w:t>
      </w:r>
      <w:r w:rsidRPr="001D6ADF">
        <w:rPr>
          <w:sz w:val="28"/>
          <w:szCs w:val="20"/>
        </w:rPr>
        <w:t xml:space="preserve"> подтверждения о вручении </w:t>
      </w:r>
      <w:r>
        <w:rPr>
          <w:sz w:val="28"/>
          <w:szCs w:val="28"/>
        </w:rPr>
        <w:t>Товаропроизводителю</w:t>
      </w:r>
      <w:r w:rsidRPr="001D6ADF">
        <w:rPr>
          <w:sz w:val="28"/>
          <w:szCs w:val="20"/>
        </w:rPr>
        <w:t xml:space="preserve"> данного уведомления или дата получения </w:t>
      </w:r>
      <w:r>
        <w:rPr>
          <w:sz w:val="28"/>
          <w:szCs w:val="20"/>
        </w:rPr>
        <w:t>Предприятием</w:t>
      </w:r>
      <w:r w:rsidRPr="001D6ADF">
        <w:rPr>
          <w:sz w:val="28"/>
          <w:szCs w:val="20"/>
        </w:rPr>
        <w:t xml:space="preserve"> информации об отсутствии </w:t>
      </w:r>
      <w:r>
        <w:rPr>
          <w:sz w:val="28"/>
          <w:szCs w:val="28"/>
        </w:rPr>
        <w:t>Товаропроизводителя</w:t>
      </w:r>
      <w:r w:rsidRPr="001D6ADF">
        <w:rPr>
          <w:sz w:val="28"/>
          <w:szCs w:val="20"/>
        </w:rPr>
        <w:t xml:space="preserve"> по его адресу, указанному в настоящем Договоре. </w:t>
      </w:r>
    </w:p>
    <w:p w:rsidR="00035661" w:rsidRDefault="00035661" w:rsidP="000C75DC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 xml:space="preserve">Решение </w:t>
      </w:r>
      <w:r>
        <w:rPr>
          <w:sz w:val="28"/>
          <w:szCs w:val="20"/>
        </w:rPr>
        <w:t>Предприятия</w:t>
      </w:r>
      <w:r w:rsidRPr="001D6ADF">
        <w:rPr>
          <w:sz w:val="28"/>
          <w:szCs w:val="20"/>
        </w:rPr>
        <w:t xml:space="preserve"> об одностороннем отказе от исполнения настоящего Договора вступает в силу и настоящий Договор считается расторгнутым через десять дней с даты надлежащего уведомления </w:t>
      </w:r>
      <w:r>
        <w:rPr>
          <w:sz w:val="28"/>
          <w:szCs w:val="20"/>
        </w:rPr>
        <w:t>Предприятием</w:t>
      </w:r>
      <w:r w:rsidRPr="001D6ADF">
        <w:rPr>
          <w:sz w:val="28"/>
          <w:szCs w:val="20"/>
        </w:rPr>
        <w:t xml:space="preserve"> </w:t>
      </w:r>
      <w:r>
        <w:rPr>
          <w:sz w:val="28"/>
          <w:szCs w:val="28"/>
        </w:rPr>
        <w:t>Товаропроизводителя</w:t>
      </w:r>
      <w:r w:rsidRPr="001D6ADF">
        <w:rPr>
          <w:sz w:val="28"/>
          <w:szCs w:val="20"/>
        </w:rPr>
        <w:t xml:space="preserve"> об одностороннем отказе от исполнения настоящего Договора.</w:t>
      </w:r>
    </w:p>
    <w:p w:rsidR="00035661" w:rsidRPr="001D6ADF" w:rsidRDefault="00035661" w:rsidP="009B4FB3">
      <w:pPr>
        <w:widowControl w:val="0"/>
        <w:autoSpaceDE w:val="0"/>
        <w:autoSpaceDN w:val="0"/>
        <w:adjustRightInd w:val="0"/>
        <w:ind w:firstLine="568"/>
        <w:jc w:val="both"/>
        <w:rPr>
          <w:sz w:val="28"/>
          <w:szCs w:val="20"/>
        </w:rPr>
      </w:pPr>
    </w:p>
    <w:p w:rsidR="00035661" w:rsidRPr="009D413E" w:rsidRDefault="00035661" w:rsidP="009B4FB3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0"/>
        </w:rPr>
      </w:pPr>
      <w:r w:rsidRPr="009D413E">
        <w:rPr>
          <w:bCs/>
          <w:sz w:val="28"/>
          <w:szCs w:val="20"/>
        </w:rPr>
        <w:t xml:space="preserve">6. Прочие условия </w:t>
      </w:r>
    </w:p>
    <w:p w:rsidR="00035661" w:rsidRPr="00141EB6" w:rsidRDefault="00035661" w:rsidP="009B4FB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0"/>
        </w:rPr>
      </w:pPr>
    </w:p>
    <w:p w:rsidR="00035661" w:rsidRPr="001D6ADF" w:rsidRDefault="00035661" w:rsidP="000409D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>6.1. Все споры и разногласия, возникающие между Сторонами по настоящему Договору или в связи с ним, разрешаются путем направления соответствующих претензий.</w:t>
      </w:r>
    </w:p>
    <w:p w:rsidR="00035661" w:rsidRPr="001D6ADF" w:rsidRDefault="00035661" w:rsidP="000409D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 xml:space="preserve">Претензии оформляются в письменном виде и подписываются полномочными представителями Сторон. В претензии указываются: требования об уплате штрафных санкций, иные требования; обстоятельства, на которых основываются требования, и доказательства, подтверждающие их, </w:t>
      </w:r>
      <w:r>
        <w:rPr>
          <w:sz w:val="28"/>
          <w:szCs w:val="20"/>
        </w:rPr>
        <w:t>со ссылкой на нормы</w:t>
      </w:r>
      <w:r w:rsidRPr="001D6ADF">
        <w:rPr>
          <w:sz w:val="28"/>
          <w:szCs w:val="20"/>
        </w:rPr>
        <w:t xml:space="preserve"> законодательства Российской Федерации, иные сведения, необходимые для урегулирования спора.</w:t>
      </w:r>
    </w:p>
    <w:p w:rsidR="00035661" w:rsidRPr="001D6ADF" w:rsidRDefault="00035661" w:rsidP="000409D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>Ответ на претензию оформляется в письменном виде. В ответе на претензию указываются: при полном или частичном удовлетворении претензии - признанная сумма, срок и (или) способ удовлетворения претензии; при полном или частичном отказе в удовлетворении претензии - мотивы отказа со ссылкой на нормы действующего законодательства Российской Федерации.</w:t>
      </w:r>
    </w:p>
    <w:p w:rsidR="00035661" w:rsidRPr="001D6ADF" w:rsidRDefault="00035661" w:rsidP="000409D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>Все возможные претензии по настоящему Договору должны быть рассмотрены Сторонами, и ответы по ним должны быть направлены в течение 10 (десяти) календарных дней с момента получения такой претензии.</w:t>
      </w:r>
    </w:p>
    <w:p w:rsidR="00035661" w:rsidRPr="001D6ADF" w:rsidRDefault="00035661" w:rsidP="000409D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>6.2. В случае невозможности разрешения разногласий между Сторонами в порядке, установленном пунктом 6.1 настоящего Договора, они подлежат рассмотрению в Арбитражном суде Краснодарского края.</w:t>
      </w:r>
    </w:p>
    <w:p w:rsidR="00035661" w:rsidRPr="001D6ADF" w:rsidRDefault="00035661" w:rsidP="000409D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>6.3. Взаимоотношения сторон, не урегулированные настоящим Договор</w:t>
      </w:r>
      <w:r>
        <w:rPr>
          <w:sz w:val="28"/>
          <w:szCs w:val="20"/>
        </w:rPr>
        <w:t>ом, регламентируются</w:t>
      </w:r>
      <w:r w:rsidRPr="001D6ADF">
        <w:rPr>
          <w:sz w:val="28"/>
          <w:szCs w:val="20"/>
        </w:rPr>
        <w:t xml:space="preserve"> законодательством</w:t>
      </w:r>
      <w:r>
        <w:rPr>
          <w:sz w:val="28"/>
          <w:szCs w:val="20"/>
        </w:rPr>
        <w:t xml:space="preserve"> Российской Федерации</w:t>
      </w:r>
      <w:r w:rsidRPr="001D6ADF">
        <w:rPr>
          <w:sz w:val="28"/>
          <w:szCs w:val="20"/>
        </w:rPr>
        <w:t>.</w:t>
      </w:r>
    </w:p>
    <w:p w:rsidR="00035661" w:rsidRPr="001D6ADF" w:rsidRDefault="00035661" w:rsidP="000409D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>6.4. Стороны подтверждают и гарантируют, что на день заключения настоящего Договора отсутствуют обстоятельства какого-либо рода, которые могут послужить основанием для его расторжения. Каждая из сторон подтверждает, что они получили все необходимые разрешения для вступления в силу настоящего Договора, и что лица, подписавшие его, уполномочены на это.</w:t>
      </w:r>
    </w:p>
    <w:p w:rsidR="00035661" w:rsidRDefault="00035661" w:rsidP="009B4FB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2B4279"/>
          <w:sz w:val="20"/>
          <w:szCs w:val="20"/>
        </w:rPr>
      </w:pPr>
    </w:p>
    <w:p w:rsidR="00035661" w:rsidRPr="001D6ADF" w:rsidRDefault="00035661" w:rsidP="009B4FB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2B4279"/>
          <w:sz w:val="20"/>
          <w:szCs w:val="20"/>
        </w:rPr>
      </w:pPr>
    </w:p>
    <w:p w:rsidR="00035661" w:rsidRPr="009D413E" w:rsidRDefault="00035661" w:rsidP="009B4FB3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0"/>
        </w:rPr>
      </w:pPr>
      <w:r w:rsidRPr="009D413E">
        <w:rPr>
          <w:bCs/>
          <w:sz w:val="28"/>
          <w:szCs w:val="20"/>
        </w:rPr>
        <w:t xml:space="preserve">7. Юридические адреса, реквизиты и подписи сторон </w:t>
      </w:r>
    </w:p>
    <w:p w:rsidR="00035661" w:rsidRPr="009D413E" w:rsidRDefault="00035661" w:rsidP="00FB6DFE">
      <w:pPr>
        <w:autoSpaceDE w:val="0"/>
        <w:autoSpaceDN w:val="0"/>
        <w:adjustRightInd w:val="0"/>
        <w:ind w:right="140"/>
      </w:pPr>
    </w:p>
    <w:p w:rsidR="00035661" w:rsidRDefault="00035661" w:rsidP="00FB6DFE">
      <w:pPr>
        <w:autoSpaceDE w:val="0"/>
        <w:autoSpaceDN w:val="0"/>
        <w:adjustRightInd w:val="0"/>
        <w:ind w:right="140"/>
      </w:pPr>
    </w:p>
    <w:tbl>
      <w:tblPr>
        <w:tblW w:w="0" w:type="auto"/>
        <w:tblInd w:w="2" w:type="dxa"/>
        <w:tblLayout w:type="fixed"/>
        <w:tblLook w:val="0000"/>
      </w:tblPr>
      <w:tblGrid>
        <w:gridCol w:w="4538"/>
        <w:gridCol w:w="4860"/>
      </w:tblGrid>
      <w:tr w:rsidR="00035661" w:rsidRPr="003B1CDB" w:rsidTr="00580F4D">
        <w:trPr>
          <w:trHeight w:val="1655"/>
        </w:trPr>
        <w:tc>
          <w:tcPr>
            <w:tcW w:w="4538" w:type="dxa"/>
          </w:tcPr>
          <w:p w:rsidR="00035661" w:rsidRPr="003617A2" w:rsidRDefault="00035661" w:rsidP="00580F4D">
            <w:pPr>
              <w:ind w:right="140"/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Предприятие</w:t>
            </w:r>
            <w:r w:rsidRPr="003617A2">
              <w:rPr>
                <w:sz w:val="28"/>
                <w:szCs w:val="28"/>
                <w:u w:val="single"/>
              </w:rPr>
              <w:t>:</w:t>
            </w:r>
          </w:p>
          <w:p w:rsidR="00035661" w:rsidRPr="00092AFD" w:rsidRDefault="00035661" w:rsidP="002A5A56">
            <w:pPr>
              <w:pStyle w:val="10"/>
              <w:keepNext/>
              <w:keepLines/>
              <w:shd w:val="clear" w:color="auto" w:fill="auto"/>
              <w:spacing w:before="0"/>
              <w:rPr>
                <w:sz w:val="24"/>
                <w:szCs w:val="24"/>
              </w:rPr>
            </w:pPr>
            <w:bookmarkStart w:id="2" w:name="bookmark8"/>
            <w:r w:rsidRPr="00092AFD">
              <w:rPr>
                <w:sz w:val="24"/>
                <w:szCs w:val="24"/>
              </w:rPr>
              <w:t>МУП «Парк Поддубного»</w:t>
            </w:r>
            <w:bookmarkEnd w:id="2"/>
          </w:p>
          <w:p w:rsidR="00035661" w:rsidRPr="00092AFD" w:rsidRDefault="00035661" w:rsidP="002A5A56">
            <w:pPr>
              <w:pStyle w:val="21"/>
              <w:shd w:val="clear" w:color="auto" w:fill="auto"/>
              <w:spacing w:after="0" w:line="274" w:lineRule="exact"/>
              <w:jc w:val="left"/>
              <w:rPr>
                <w:sz w:val="24"/>
                <w:szCs w:val="24"/>
              </w:rPr>
            </w:pPr>
            <w:r w:rsidRPr="00092AFD">
              <w:rPr>
                <w:sz w:val="24"/>
                <w:szCs w:val="24"/>
              </w:rPr>
              <w:t xml:space="preserve">Адрес: </w:t>
            </w:r>
            <w:smartTag w:uri="urn:schemas-microsoft-com:office:smarttags" w:element="metricconverter">
              <w:smartTagPr>
                <w:attr w:name="ProductID" w:val="353690, г"/>
              </w:smartTagPr>
              <w:r w:rsidRPr="00092AFD">
                <w:rPr>
                  <w:sz w:val="24"/>
                  <w:szCs w:val="24"/>
                </w:rPr>
                <w:t>353690, г</w:t>
              </w:r>
            </w:smartTag>
            <w:r w:rsidRPr="00092AFD">
              <w:rPr>
                <w:sz w:val="24"/>
                <w:szCs w:val="24"/>
              </w:rPr>
              <w:t xml:space="preserve">. Ейск, </w:t>
            </w:r>
          </w:p>
          <w:p w:rsidR="00035661" w:rsidRPr="00092AFD" w:rsidRDefault="00035661" w:rsidP="002A5A56">
            <w:pPr>
              <w:pStyle w:val="21"/>
              <w:shd w:val="clear" w:color="auto" w:fill="auto"/>
              <w:spacing w:after="0" w:line="274" w:lineRule="exact"/>
              <w:jc w:val="left"/>
              <w:rPr>
                <w:sz w:val="24"/>
                <w:szCs w:val="24"/>
              </w:rPr>
            </w:pPr>
            <w:r w:rsidRPr="00092AFD">
              <w:rPr>
                <w:sz w:val="24"/>
                <w:szCs w:val="24"/>
              </w:rPr>
              <w:t xml:space="preserve">ул. Первомайская, 189/3 </w:t>
            </w:r>
          </w:p>
          <w:p w:rsidR="00035661" w:rsidRPr="006B2FCD" w:rsidRDefault="00035661" w:rsidP="002A5A56">
            <w:pPr>
              <w:tabs>
                <w:tab w:val="left" w:pos="597"/>
              </w:tabs>
            </w:pPr>
            <w:r w:rsidRPr="006B2FCD">
              <w:t xml:space="preserve">ИНН/КПП  2306029515 / 230601001, </w:t>
            </w:r>
          </w:p>
          <w:p w:rsidR="00035661" w:rsidRPr="006B2FCD" w:rsidRDefault="00035661" w:rsidP="002A5A56">
            <w:pPr>
              <w:tabs>
                <w:tab w:val="left" w:pos="0"/>
              </w:tabs>
            </w:pPr>
            <w:r w:rsidRPr="006B2FCD">
              <w:t>р/сч 40702810343120000781</w:t>
            </w:r>
          </w:p>
          <w:p w:rsidR="00035661" w:rsidRPr="006B2FCD" w:rsidRDefault="00035661" w:rsidP="002A5A56">
            <w:pPr>
              <w:tabs>
                <w:tab w:val="left" w:pos="0"/>
              </w:tabs>
            </w:pPr>
            <w:r w:rsidRPr="006B2FCD">
              <w:t>РНКБ Банк (ПАО) г. Симферополь</w:t>
            </w:r>
          </w:p>
          <w:p w:rsidR="00035661" w:rsidRPr="006B2FCD" w:rsidRDefault="00035661" w:rsidP="002A5A56">
            <w:pPr>
              <w:tabs>
                <w:tab w:val="left" w:pos="0"/>
              </w:tabs>
            </w:pPr>
            <w:r w:rsidRPr="006B2FCD">
              <w:t>к/сч 30101810335100000607</w:t>
            </w:r>
          </w:p>
          <w:p w:rsidR="00035661" w:rsidRPr="006B2FCD" w:rsidRDefault="00035661" w:rsidP="002A5A56">
            <w:pPr>
              <w:tabs>
                <w:tab w:val="left" w:pos="0"/>
              </w:tabs>
            </w:pPr>
            <w:r w:rsidRPr="006B2FCD">
              <w:t xml:space="preserve">БИК 043510607                       </w:t>
            </w:r>
          </w:p>
          <w:p w:rsidR="00035661" w:rsidRPr="008D68E0" w:rsidRDefault="00035661" w:rsidP="002A5A56">
            <w:pPr>
              <w:pStyle w:val="21"/>
              <w:shd w:val="clear" w:color="auto" w:fill="auto"/>
              <w:spacing w:after="0" w:line="240" w:lineRule="auto"/>
              <w:ind w:left="-181"/>
              <w:jc w:val="left"/>
              <w:rPr>
                <w:sz w:val="24"/>
                <w:szCs w:val="24"/>
              </w:rPr>
            </w:pPr>
            <w:r>
              <w:t xml:space="preserve">    </w:t>
            </w:r>
            <w:r w:rsidRPr="006B2FCD">
              <w:t>т</w:t>
            </w:r>
            <w:r>
              <w:t>ел</w:t>
            </w:r>
            <w:r w:rsidRPr="006B2FCD">
              <w:t>. 5-02-68</w:t>
            </w:r>
          </w:p>
          <w:p w:rsidR="00035661" w:rsidRPr="00092AFD" w:rsidRDefault="00035661" w:rsidP="002A5A56">
            <w:pPr>
              <w:pStyle w:val="21"/>
              <w:shd w:val="clear" w:color="auto" w:fill="auto"/>
              <w:spacing w:after="0" w:line="274" w:lineRule="exact"/>
              <w:jc w:val="left"/>
              <w:rPr>
                <w:sz w:val="24"/>
                <w:szCs w:val="24"/>
              </w:rPr>
            </w:pPr>
          </w:p>
          <w:p w:rsidR="00035661" w:rsidRPr="00CC1915" w:rsidRDefault="00035661" w:rsidP="00396FAD">
            <w:pPr>
              <w:ind w:right="140"/>
            </w:pPr>
          </w:p>
        </w:tc>
        <w:tc>
          <w:tcPr>
            <w:tcW w:w="4860" w:type="dxa"/>
          </w:tcPr>
          <w:p w:rsidR="00035661" w:rsidRPr="003617A2" w:rsidRDefault="00035661" w:rsidP="00580F4D">
            <w:pPr>
              <w:ind w:right="140"/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Товаропроизводитель</w:t>
            </w:r>
            <w:r w:rsidRPr="003617A2">
              <w:rPr>
                <w:sz w:val="28"/>
                <w:szCs w:val="28"/>
                <w:u w:val="single"/>
              </w:rPr>
              <w:t>:</w:t>
            </w:r>
          </w:p>
          <w:p w:rsidR="00035661" w:rsidRPr="003B1CDB" w:rsidRDefault="00035661" w:rsidP="00580F4D">
            <w:pPr>
              <w:ind w:right="1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</w:t>
            </w:r>
          </w:p>
          <w:p w:rsidR="00035661" w:rsidRPr="003B1CDB" w:rsidRDefault="00035661" w:rsidP="00580F4D">
            <w:pPr>
              <w:ind w:right="1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</w:t>
            </w:r>
          </w:p>
          <w:p w:rsidR="00035661" w:rsidRDefault="00035661" w:rsidP="00580F4D">
            <w:pPr>
              <w:ind w:right="140"/>
              <w:rPr>
                <w:sz w:val="28"/>
                <w:szCs w:val="28"/>
              </w:rPr>
            </w:pPr>
            <w:r w:rsidRPr="003B1CDB">
              <w:rPr>
                <w:sz w:val="28"/>
                <w:szCs w:val="28"/>
              </w:rPr>
              <w:t>_________________________________________________________________________________________________________</w:t>
            </w:r>
            <w:r>
              <w:rPr>
                <w:sz w:val="28"/>
                <w:szCs w:val="28"/>
              </w:rPr>
              <w:t>_______________________</w:t>
            </w:r>
          </w:p>
          <w:p w:rsidR="00035661" w:rsidRDefault="00035661" w:rsidP="00580F4D">
            <w:pPr>
              <w:ind w:right="1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</w:t>
            </w:r>
          </w:p>
          <w:p w:rsidR="00035661" w:rsidRPr="003B1CDB" w:rsidRDefault="00035661" w:rsidP="00580F4D">
            <w:pPr>
              <w:ind w:right="1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</w:t>
            </w:r>
          </w:p>
          <w:p w:rsidR="00035661" w:rsidRPr="003B1CDB" w:rsidRDefault="00035661" w:rsidP="00580F4D">
            <w:pPr>
              <w:ind w:right="140"/>
              <w:rPr>
                <w:sz w:val="28"/>
                <w:szCs w:val="28"/>
              </w:rPr>
            </w:pPr>
          </w:p>
        </w:tc>
      </w:tr>
    </w:tbl>
    <w:p w:rsidR="00035661" w:rsidRDefault="00035661" w:rsidP="00505431">
      <w:pPr>
        <w:ind w:right="140"/>
        <w:rPr>
          <w:color w:val="000000"/>
        </w:rPr>
      </w:pPr>
    </w:p>
    <w:p w:rsidR="00035661" w:rsidRDefault="00035661" w:rsidP="00505431">
      <w:r>
        <w:t>______________________/Д.В. Казымов/     __________________________/_____________/</w:t>
      </w:r>
    </w:p>
    <w:p w:rsidR="00035661" w:rsidRPr="00AF5C93" w:rsidRDefault="00035661" w:rsidP="00AF5C93">
      <w:r>
        <w:t xml:space="preserve">М.п.                                                                        </w:t>
      </w:r>
      <w:r w:rsidRPr="00AF5C93">
        <w:t>М.п.</w:t>
      </w:r>
      <w:r>
        <w:t xml:space="preserve"> (при наличии)</w:t>
      </w:r>
    </w:p>
    <w:p w:rsidR="00035661" w:rsidRDefault="00035661" w:rsidP="00505431"/>
    <w:p w:rsidR="00035661" w:rsidRDefault="00035661" w:rsidP="00505431"/>
    <w:sectPr w:rsidR="00035661" w:rsidSect="00371758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5661" w:rsidRDefault="00035661">
      <w:r>
        <w:separator/>
      </w:r>
    </w:p>
  </w:endnote>
  <w:endnote w:type="continuationSeparator" w:id="0">
    <w:p w:rsidR="00035661" w:rsidRDefault="000356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5661" w:rsidRDefault="00035661">
      <w:r>
        <w:separator/>
      </w:r>
    </w:p>
  </w:footnote>
  <w:footnote w:type="continuationSeparator" w:id="0">
    <w:p w:rsidR="00035661" w:rsidRDefault="000356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661" w:rsidRDefault="00035661">
    <w:pPr>
      <w:pStyle w:val="Header"/>
      <w:jc w:val="center"/>
    </w:pPr>
    <w:fldSimple w:instr="PAGE   \* MERGEFORMAT">
      <w:r>
        <w:rPr>
          <w:noProof/>
        </w:rPr>
        <w:t>8</w:t>
      </w:r>
    </w:fldSimple>
  </w:p>
  <w:p w:rsidR="00035661" w:rsidRDefault="0003566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A45CEC"/>
    <w:multiLevelType w:val="hybridMultilevel"/>
    <w:tmpl w:val="49B2AC1C"/>
    <w:lvl w:ilvl="0" w:tplc="5B52DE9A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0CCB"/>
    <w:rsid w:val="000217B7"/>
    <w:rsid w:val="00035661"/>
    <w:rsid w:val="000409D9"/>
    <w:rsid w:val="00092AFD"/>
    <w:rsid w:val="00095A51"/>
    <w:rsid w:val="000B30CD"/>
    <w:rsid w:val="000B5E6F"/>
    <w:rsid w:val="000C3D39"/>
    <w:rsid w:val="000C75DC"/>
    <w:rsid w:val="000C7EF7"/>
    <w:rsid w:val="000F7387"/>
    <w:rsid w:val="00107E6A"/>
    <w:rsid w:val="00122DF0"/>
    <w:rsid w:val="00141EB6"/>
    <w:rsid w:val="00197E1E"/>
    <w:rsid w:val="001B6F94"/>
    <w:rsid w:val="001D4F8F"/>
    <w:rsid w:val="001D6ADF"/>
    <w:rsid w:val="001E3213"/>
    <w:rsid w:val="001F7F15"/>
    <w:rsid w:val="00220674"/>
    <w:rsid w:val="00244B9D"/>
    <w:rsid w:val="00256E99"/>
    <w:rsid w:val="002A5A56"/>
    <w:rsid w:val="002B47F7"/>
    <w:rsid w:val="002C1269"/>
    <w:rsid w:val="002E3D3C"/>
    <w:rsid w:val="00331D2E"/>
    <w:rsid w:val="00347E25"/>
    <w:rsid w:val="00353286"/>
    <w:rsid w:val="003551BF"/>
    <w:rsid w:val="003617A2"/>
    <w:rsid w:val="0036409A"/>
    <w:rsid w:val="00371758"/>
    <w:rsid w:val="003730FF"/>
    <w:rsid w:val="00384A3E"/>
    <w:rsid w:val="00396FAD"/>
    <w:rsid w:val="003B167A"/>
    <w:rsid w:val="003B1CDB"/>
    <w:rsid w:val="00401CDE"/>
    <w:rsid w:val="00460EB3"/>
    <w:rsid w:val="00494BB0"/>
    <w:rsid w:val="004D1E42"/>
    <w:rsid w:val="00501465"/>
    <w:rsid w:val="0050193E"/>
    <w:rsid w:val="00505431"/>
    <w:rsid w:val="0053500F"/>
    <w:rsid w:val="005634FB"/>
    <w:rsid w:val="00580101"/>
    <w:rsid w:val="00580F4D"/>
    <w:rsid w:val="00585DDE"/>
    <w:rsid w:val="005C4AD9"/>
    <w:rsid w:val="00655C56"/>
    <w:rsid w:val="00682258"/>
    <w:rsid w:val="00682FEA"/>
    <w:rsid w:val="006B2FCD"/>
    <w:rsid w:val="0072349E"/>
    <w:rsid w:val="007611C9"/>
    <w:rsid w:val="007D5E2A"/>
    <w:rsid w:val="00816EE9"/>
    <w:rsid w:val="008269C8"/>
    <w:rsid w:val="008C6273"/>
    <w:rsid w:val="008D68E0"/>
    <w:rsid w:val="0091100D"/>
    <w:rsid w:val="0091563E"/>
    <w:rsid w:val="00930CCB"/>
    <w:rsid w:val="0096472F"/>
    <w:rsid w:val="0099250A"/>
    <w:rsid w:val="009A1C73"/>
    <w:rsid w:val="009B4FB3"/>
    <w:rsid w:val="009D413E"/>
    <w:rsid w:val="009E201B"/>
    <w:rsid w:val="009F536B"/>
    <w:rsid w:val="00A00C4B"/>
    <w:rsid w:val="00A174D8"/>
    <w:rsid w:val="00AA082E"/>
    <w:rsid w:val="00AE3510"/>
    <w:rsid w:val="00AF5C93"/>
    <w:rsid w:val="00B0519B"/>
    <w:rsid w:val="00B666C4"/>
    <w:rsid w:val="00B7749A"/>
    <w:rsid w:val="00BA6C92"/>
    <w:rsid w:val="00BD339B"/>
    <w:rsid w:val="00BF32E3"/>
    <w:rsid w:val="00C010E7"/>
    <w:rsid w:val="00C305EB"/>
    <w:rsid w:val="00C545F3"/>
    <w:rsid w:val="00C6268C"/>
    <w:rsid w:val="00CC1915"/>
    <w:rsid w:val="00CF7F22"/>
    <w:rsid w:val="00D0507D"/>
    <w:rsid w:val="00D22AAB"/>
    <w:rsid w:val="00DD71EE"/>
    <w:rsid w:val="00DE58F3"/>
    <w:rsid w:val="00E271A3"/>
    <w:rsid w:val="00E54F01"/>
    <w:rsid w:val="00E55CCB"/>
    <w:rsid w:val="00EA75DA"/>
    <w:rsid w:val="00EE4E87"/>
    <w:rsid w:val="00EE6601"/>
    <w:rsid w:val="00F0423C"/>
    <w:rsid w:val="00F24166"/>
    <w:rsid w:val="00F24CC3"/>
    <w:rsid w:val="00F50781"/>
    <w:rsid w:val="00F919B3"/>
    <w:rsid w:val="00FA03CE"/>
    <w:rsid w:val="00FB1ADA"/>
    <w:rsid w:val="00FB6D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43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0543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05431"/>
    <w:rPr>
      <w:rFonts w:ascii="Times New Roman" w:hAnsi="Times New Roman" w:cs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50543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217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217B7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095A5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2">
    <w:name w:val="Основной текст (2) + Полужирный"/>
    <w:basedOn w:val="DefaultParagraphFont"/>
    <w:uiPriority w:val="99"/>
    <w:rsid w:val="00095A51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0">
    <w:name w:val="Основной текст (2)_"/>
    <w:basedOn w:val="DefaultParagraphFont"/>
    <w:link w:val="21"/>
    <w:uiPriority w:val="99"/>
    <w:locked/>
    <w:rsid w:val="002A5A56"/>
    <w:rPr>
      <w:rFonts w:cs="Times New Roman"/>
      <w:sz w:val="22"/>
      <w:szCs w:val="22"/>
      <w:lang w:bidi="ar-SA"/>
    </w:rPr>
  </w:style>
  <w:style w:type="character" w:customStyle="1" w:styleId="1">
    <w:name w:val="Заголовок №1_"/>
    <w:basedOn w:val="DefaultParagraphFont"/>
    <w:link w:val="10"/>
    <w:uiPriority w:val="99"/>
    <w:locked/>
    <w:rsid w:val="002A5A56"/>
    <w:rPr>
      <w:rFonts w:cs="Times New Roman"/>
      <w:b/>
      <w:bCs/>
      <w:sz w:val="22"/>
      <w:szCs w:val="22"/>
      <w:lang w:bidi="ar-SA"/>
    </w:rPr>
  </w:style>
  <w:style w:type="paragraph" w:customStyle="1" w:styleId="21">
    <w:name w:val="Основной текст (2)"/>
    <w:basedOn w:val="Normal"/>
    <w:link w:val="20"/>
    <w:uiPriority w:val="99"/>
    <w:rsid w:val="002A5A56"/>
    <w:pPr>
      <w:widowControl w:val="0"/>
      <w:shd w:val="clear" w:color="auto" w:fill="FFFFFF"/>
      <w:spacing w:after="240" w:line="240" w:lineRule="atLeast"/>
      <w:jc w:val="both"/>
    </w:pPr>
    <w:rPr>
      <w:rFonts w:eastAsia="Calibri"/>
      <w:noProof/>
      <w:sz w:val="22"/>
      <w:szCs w:val="22"/>
    </w:rPr>
  </w:style>
  <w:style w:type="paragraph" w:customStyle="1" w:styleId="10">
    <w:name w:val="Заголовок №1"/>
    <w:basedOn w:val="Normal"/>
    <w:link w:val="1"/>
    <w:uiPriority w:val="99"/>
    <w:rsid w:val="002A5A56"/>
    <w:pPr>
      <w:widowControl w:val="0"/>
      <w:shd w:val="clear" w:color="auto" w:fill="FFFFFF"/>
      <w:spacing w:before="240" w:line="274" w:lineRule="exact"/>
      <w:outlineLvl w:val="0"/>
    </w:pPr>
    <w:rPr>
      <w:rFonts w:eastAsia="Calibri"/>
      <w:b/>
      <w:bCs/>
      <w:noProof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795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8</Pages>
  <Words>2617</Words>
  <Characters>14923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Andrey</cp:lastModifiedBy>
  <cp:revision>4</cp:revision>
  <cp:lastPrinted>2022-11-24T09:40:00Z</cp:lastPrinted>
  <dcterms:created xsi:type="dcterms:W3CDTF">2023-04-18T12:58:00Z</dcterms:created>
  <dcterms:modified xsi:type="dcterms:W3CDTF">2023-04-21T08:53:00Z</dcterms:modified>
</cp:coreProperties>
</file>